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AF0" w:rsidRPr="00493F61" w:rsidRDefault="00F86AF0" w:rsidP="00FA7364">
      <w:pPr>
        <w:ind w:firstLine="2"/>
        <w:rPr>
          <w:b/>
          <w:i/>
          <w:sz w:val="28"/>
          <w:szCs w:val="28"/>
        </w:rPr>
      </w:pPr>
      <w:r w:rsidRPr="0035299D">
        <w:rPr>
          <w:b/>
          <w:sz w:val="28"/>
          <w:szCs w:val="28"/>
        </w:rPr>
        <w:t xml:space="preserve">                         </w:t>
      </w:r>
      <w:r w:rsidRPr="00493F61">
        <w:rPr>
          <w:b/>
          <w:i/>
          <w:sz w:val="28"/>
          <w:szCs w:val="28"/>
        </w:rPr>
        <w:t xml:space="preserve">Донишгохи МиллииТочикистон                                </w:t>
      </w:r>
    </w:p>
    <w:p w:rsidR="00F86AF0" w:rsidRPr="00493F61" w:rsidRDefault="00F86AF0" w:rsidP="00FA7364">
      <w:pPr>
        <w:ind w:firstLine="2"/>
        <w:rPr>
          <w:b/>
          <w:i/>
          <w:sz w:val="28"/>
          <w:szCs w:val="28"/>
        </w:rPr>
      </w:pPr>
    </w:p>
    <w:p w:rsidR="00F86AF0" w:rsidRPr="00493F61" w:rsidRDefault="00F86AF0" w:rsidP="00FA7364">
      <w:pPr>
        <w:ind w:firstLine="2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</w:t>
      </w:r>
      <w:r w:rsidRPr="00493F61">
        <w:rPr>
          <w:b/>
          <w:i/>
          <w:sz w:val="28"/>
          <w:szCs w:val="28"/>
        </w:rPr>
        <w:t>Факультети хукукшиноси</w:t>
      </w:r>
    </w:p>
    <w:p w:rsidR="00F86AF0" w:rsidRDefault="00F86AF0" w:rsidP="00FA7364">
      <w:pPr>
        <w:ind w:firstLine="2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</w:t>
      </w:r>
      <w:r w:rsidRPr="00493F61">
        <w:rPr>
          <w:b/>
          <w:i/>
          <w:sz w:val="28"/>
          <w:szCs w:val="28"/>
        </w:rPr>
        <w:t>Кафедраи хукуки сохибкори ва тичорати</w:t>
      </w:r>
    </w:p>
    <w:p w:rsidR="00F86AF0" w:rsidRDefault="00F86AF0" w:rsidP="00FA7364">
      <w:pPr>
        <w:ind w:firstLine="2"/>
        <w:rPr>
          <w:b/>
          <w:sz w:val="28"/>
          <w:szCs w:val="28"/>
        </w:rPr>
      </w:pPr>
    </w:p>
    <w:p w:rsidR="00F86AF0" w:rsidRDefault="00F86AF0" w:rsidP="00FA7364">
      <w:pPr>
        <w:ind w:firstLine="2"/>
        <w:rPr>
          <w:b/>
          <w:sz w:val="28"/>
          <w:szCs w:val="28"/>
        </w:rPr>
      </w:pPr>
    </w:p>
    <w:p w:rsidR="00F86AF0" w:rsidRDefault="00F86AF0" w:rsidP="00FA7364">
      <w:pPr>
        <w:ind w:firstLine="2"/>
        <w:rPr>
          <w:b/>
          <w:sz w:val="28"/>
          <w:szCs w:val="28"/>
        </w:rPr>
      </w:pPr>
    </w:p>
    <w:p w:rsidR="00F86AF0" w:rsidRDefault="00F86AF0" w:rsidP="00FA7364">
      <w:pPr>
        <w:ind w:firstLine="2"/>
        <w:rPr>
          <w:b/>
          <w:sz w:val="28"/>
          <w:szCs w:val="28"/>
        </w:rPr>
      </w:pPr>
    </w:p>
    <w:p w:rsidR="00F86AF0" w:rsidRDefault="00F86AF0" w:rsidP="00FA7364">
      <w:pPr>
        <w:ind w:firstLine="2"/>
        <w:rPr>
          <w:b/>
          <w:sz w:val="28"/>
          <w:szCs w:val="28"/>
        </w:rPr>
      </w:pPr>
    </w:p>
    <w:p w:rsidR="00F86AF0" w:rsidRDefault="00F86AF0" w:rsidP="00FA7364">
      <w:pPr>
        <w:ind w:firstLine="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F86AF0" w:rsidRDefault="00F86AF0" w:rsidP="00FA7364">
      <w:pPr>
        <w:ind w:firstLine="2"/>
        <w:jc w:val="both"/>
        <w:rPr>
          <w:b/>
          <w:sz w:val="28"/>
          <w:szCs w:val="28"/>
        </w:rPr>
      </w:pPr>
    </w:p>
    <w:p w:rsidR="00F86AF0" w:rsidRPr="00493F61" w:rsidRDefault="00F86AF0" w:rsidP="00FA7364">
      <w:pPr>
        <w:ind w:firstLine="2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493F61">
        <w:rPr>
          <w:b/>
          <w:i/>
          <w:sz w:val="28"/>
          <w:szCs w:val="28"/>
        </w:rPr>
        <w:t>МА</w:t>
      </w:r>
      <w:r w:rsidRPr="00493F61">
        <w:rPr>
          <w:rFonts w:ascii="MS Mincho" w:eastAsia="MS Mincho" w:hAnsi="MS Mincho" w:cs="MS Mincho" w:hint="eastAsia"/>
          <w:b/>
          <w:i/>
          <w:sz w:val="28"/>
          <w:szCs w:val="28"/>
        </w:rPr>
        <w:t>Ҷ</w:t>
      </w:r>
      <w:r w:rsidRPr="00493F61">
        <w:rPr>
          <w:b/>
          <w:i/>
          <w:sz w:val="28"/>
          <w:szCs w:val="28"/>
        </w:rPr>
        <w:t>М</w:t>
      </w:r>
      <w:r w:rsidRPr="00493F61">
        <w:rPr>
          <w:rFonts w:ascii="MS Mincho" w:eastAsia="MS Mincho" w:hAnsi="MS Mincho" w:cs="MS Mincho" w:hint="eastAsia"/>
          <w:b/>
          <w:i/>
          <w:sz w:val="28"/>
          <w:szCs w:val="28"/>
        </w:rPr>
        <w:t>Ӯ</w:t>
      </w:r>
      <w:r w:rsidRPr="00493F61">
        <w:rPr>
          <w:b/>
          <w:i/>
          <w:sz w:val="28"/>
          <w:szCs w:val="28"/>
        </w:rPr>
        <w:t xml:space="preserve">И  </w:t>
      </w:r>
    </w:p>
    <w:p w:rsidR="00F86AF0" w:rsidRPr="00493F61" w:rsidRDefault="00F86AF0" w:rsidP="00FA7364">
      <w:pPr>
        <w:ind w:firstLine="2"/>
        <w:jc w:val="both"/>
        <w:rPr>
          <w:b/>
          <w:i/>
          <w:sz w:val="28"/>
          <w:szCs w:val="28"/>
          <w:lang w:val="tg-Cyrl-TJ"/>
        </w:rPr>
      </w:pPr>
      <w:r w:rsidRPr="00493F61">
        <w:rPr>
          <w:b/>
          <w:i/>
          <w:sz w:val="28"/>
          <w:szCs w:val="28"/>
        </w:rPr>
        <w:t>САВОЛҲОИ ТЕСТ</w:t>
      </w:r>
      <w:r w:rsidRPr="00493F61">
        <w:rPr>
          <w:rFonts w:ascii="MS Mincho" w:eastAsia="MS Mincho" w:hAnsi="MS Mincho" w:cs="MS Mincho" w:hint="eastAsia"/>
          <w:b/>
          <w:i/>
          <w:sz w:val="28"/>
          <w:szCs w:val="28"/>
        </w:rPr>
        <w:t>Ӣ</w:t>
      </w:r>
      <w:r w:rsidRPr="00493F61">
        <w:rPr>
          <w:b/>
          <w:i/>
          <w:sz w:val="28"/>
          <w:szCs w:val="28"/>
          <w:lang w:val="tg-Cyrl-TJ"/>
        </w:rPr>
        <w:t xml:space="preserve"> АЗ ФАННИ ҲУҚУҚИ МЕҲНАТ</w:t>
      </w:r>
      <w:r w:rsidRPr="00493F61">
        <w:rPr>
          <w:rFonts w:ascii="MS Mincho" w:eastAsia="MS Mincho" w:hAnsi="MS Mincho" w:cs="MS Mincho" w:hint="eastAsia"/>
          <w:b/>
          <w:i/>
          <w:sz w:val="28"/>
          <w:szCs w:val="28"/>
          <w:lang w:val="tg-Cyrl-TJ"/>
        </w:rPr>
        <w:t>Ӣ</w:t>
      </w:r>
      <w:r w:rsidRPr="00493F61">
        <w:rPr>
          <w:rFonts w:ascii="MS Mincho" w:eastAsia="MS Mincho" w:hAnsi="MS Mincho" w:cs="MS Mincho"/>
          <w:b/>
          <w:i/>
          <w:sz w:val="28"/>
          <w:szCs w:val="28"/>
          <w:lang w:val="tg-Cyrl-TJ"/>
        </w:rPr>
        <w:t xml:space="preserve"> </w:t>
      </w:r>
      <w:r w:rsidRPr="00493F61">
        <w:rPr>
          <w:b/>
          <w:i/>
          <w:sz w:val="28"/>
          <w:szCs w:val="28"/>
          <w:lang w:val="tg-Cyrl-TJ"/>
        </w:rPr>
        <w:t xml:space="preserve">ВА ТАЪМИНОТИ               </w:t>
      </w:r>
    </w:p>
    <w:p w:rsidR="00F86AF0" w:rsidRPr="00493F61" w:rsidRDefault="00F86AF0" w:rsidP="00FA7364">
      <w:pPr>
        <w:ind w:firstLine="2"/>
        <w:jc w:val="both"/>
        <w:rPr>
          <w:b/>
          <w:i/>
          <w:sz w:val="28"/>
          <w:szCs w:val="28"/>
          <w:lang w:val="tg-Cyrl-TJ"/>
        </w:rPr>
      </w:pPr>
      <w:r>
        <w:rPr>
          <w:b/>
          <w:i/>
          <w:sz w:val="28"/>
          <w:szCs w:val="28"/>
          <w:lang w:val="tg-Cyrl-TJ"/>
        </w:rPr>
        <w:t xml:space="preserve">   </w:t>
      </w:r>
      <w:r w:rsidRPr="00493F61">
        <w:rPr>
          <w:b/>
          <w:i/>
          <w:sz w:val="28"/>
          <w:szCs w:val="28"/>
          <w:lang w:val="tg-Cyrl-TJ"/>
        </w:rPr>
        <w:t xml:space="preserve"> И</w:t>
      </w:r>
      <w:r w:rsidRPr="00493F61">
        <w:rPr>
          <w:rFonts w:ascii="MS Mincho" w:eastAsia="MS Mincho" w:hAnsi="MS Mincho" w:cs="MS Mincho" w:hint="eastAsia"/>
          <w:b/>
          <w:i/>
          <w:sz w:val="28"/>
          <w:szCs w:val="28"/>
          <w:lang w:val="tg-Cyrl-TJ"/>
        </w:rPr>
        <w:t>Ҷ</w:t>
      </w:r>
      <w:r w:rsidRPr="00493F61">
        <w:rPr>
          <w:b/>
          <w:i/>
          <w:sz w:val="28"/>
          <w:szCs w:val="28"/>
          <w:lang w:val="tg-Cyrl-TJ"/>
        </w:rPr>
        <w:t>ТИМО</w:t>
      </w:r>
      <w:r w:rsidRPr="00493F61">
        <w:rPr>
          <w:rFonts w:ascii="MS Mincho" w:eastAsia="MS Mincho" w:hAnsi="MS Mincho" w:cs="MS Mincho" w:hint="eastAsia"/>
          <w:b/>
          <w:i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/>
          <w:b/>
          <w:i/>
          <w:sz w:val="28"/>
          <w:szCs w:val="28"/>
          <w:lang w:val="tg-Cyrl-TJ"/>
        </w:rPr>
        <w:t xml:space="preserve"> </w:t>
      </w:r>
      <w:r w:rsidRPr="00493F61">
        <w:rPr>
          <w:b/>
          <w:i/>
          <w:sz w:val="28"/>
          <w:szCs w:val="28"/>
          <w:lang w:val="tg-Cyrl-TJ"/>
        </w:rPr>
        <w:t>-</w:t>
      </w:r>
      <w:r>
        <w:rPr>
          <w:b/>
          <w:i/>
          <w:sz w:val="28"/>
          <w:szCs w:val="28"/>
          <w:lang w:val="tg-Cyrl-TJ"/>
        </w:rPr>
        <w:t xml:space="preserve"> барои донишчуёни курси 3 факультети хукукшиноси- </w:t>
      </w:r>
      <w:r w:rsidRPr="00493F61">
        <w:rPr>
          <w:b/>
          <w:i/>
          <w:sz w:val="28"/>
          <w:szCs w:val="28"/>
          <w:lang w:val="tg-Cyrl-TJ"/>
        </w:rPr>
        <w:t>2019</w:t>
      </w:r>
    </w:p>
    <w:p w:rsidR="00F86AF0" w:rsidRPr="00493F61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493F61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493F61" w:rsidRDefault="00F86AF0" w:rsidP="00FA7364">
      <w:pPr>
        <w:ind w:firstLine="2"/>
        <w:jc w:val="right"/>
        <w:rPr>
          <w:b/>
          <w:i/>
          <w:sz w:val="28"/>
          <w:szCs w:val="28"/>
          <w:lang w:val="tg-Cyrl-TJ"/>
        </w:rPr>
      </w:pPr>
      <w:r w:rsidRPr="00493F61">
        <w:rPr>
          <w:b/>
          <w:i/>
          <w:sz w:val="28"/>
          <w:szCs w:val="28"/>
          <w:lang w:val="tg-Cyrl-TJ"/>
        </w:rPr>
        <w:t>Тартиб дод:</w:t>
      </w:r>
    </w:p>
    <w:p w:rsidR="00F86AF0" w:rsidRPr="00493F61" w:rsidRDefault="00F86AF0" w:rsidP="00FA7364">
      <w:pPr>
        <w:ind w:firstLine="2"/>
        <w:jc w:val="right"/>
        <w:rPr>
          <w:b/>
          <w:i/>
          <w:sz w:val="28"/>
          <w:szCs w:val="28"/>
          <w:lang w:val="tg-Cyrl-TJ"/>
        </w:rPr>
      </w:pPr>
      <w:r w:rsidRPr="00493F61">
        <w:rPr>
          <w:b/>
          <w:i/>
          <w:sz w:val="28"/>
          <w:szCs w:val="28"/>
          <w:lang w:val="tg-Cyrl-TJ"/>
        </w:rPr>
        <w:t xml:space="preserve">дотсенти кафедраи хукуки сохибкори ва тичорати </w:t>
      </w:r>
    </w:p>
    <w:p w:rsidR="00F86AF0" w:rsidRPr="00493F61" w:rsidRDefault="00F86AF0" w:rsidP="00FA7364">
      <w:pPr>
        <w:ind w:firstLine="2"/>
        <w:jc w:val="right"/>
        <w:rPr>
          <w:b/>
          <w:i/>
          <w:sz w:val="28"/>
          <w:szCs w:val="28"/>
          <w:lang w:val="tg-Cyrl-TJ"/>
        </w:rPr>
      </w:pPr>
      <w:r w:rsidRPr="00493F61">
        <w:rPr>
          <w:b/>
          <w:i/>
          <w:sz w:val="28"/>
          <w:szCs w:val="28"/>
          <w:lang w:val="tg-Cyrl-TJ"/>
        </w:rPr>
        <w:t>Бозоров Рачабали Байназарович</w:t>
      </w:r>
    </w:p>
    <w:p w:rsidR="00F86AF0" w:rsidRDefault="00F86AF0" w:rsidP="00FA7364">
      <w:pPr>
        <w:ind w:firstLine="2"/>
        <w:jc w:val="right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493F61" w:rsidRDefault="00F86AF0" w:rsidP="00FA7364">
      <w:pPr>
        <w:ind w:firstLine="2"/>
        <w:rPr>
          <w:b/>
          <w:i/>
          <w:sz w:val="28"/>
          <w:szCs w:val="28"/>
          <w:lang w:val="tg-Cyrl-TJ"/>
        </w:rPr>
      </w:pPr>
    </w:p>
    <w:p w:rsidR="00F86AF0" w:rsidRPr="00493F61" w:rsidRDefault="00F86AF0" w:rsidP="00FA7364">
      <w:pPr>
        <w:ind w:firstLine="2"/>
        <w:rPr>
          <w:b/>
          <w:i/>
          <w:sz w:val="28"/>
          <w:szCs w:val="28"/>
          <w:lang w:val="tg-Cyrl-TJ"/>
        </w:rPr>
      </w:pPr>
      <w:r w:rsidRPr="00493F61">
        <w:rPr>
          <w:b/>
          <w:i/>
          <w:sz w:val="28"/>
          <w:szCs w:val="28"/>
          <w:lang w:val="tg-Cyrl-TJ"/>
        </w:rPr>
        <w:t xml:space="preserve">                                                         Душанбе</w:t>
      </w:r>
      <w:r w:rsidRPr="00493F61">
        <w:rPr>
          <w:rFonts w:ascii="Times New Roman Tj" w:hAnsi="Times New Roman Tj"/>
          <w:b/>
          <w:i/>
          <w:sz w:val="28"/>
          <w:szCs w:val="28"/>
          <w:lang w:val="tg-Cyrl-TJ"/>
        </w:rPr>
        <w:t>-2019</w:t>
      </w:r>
    </w:p>
    <w:p w:rsidR="00F86AF0" w:rsidRPr="00493F61" w:rsidRDefault="00F86AF0" w:rsidP="00FA7364">
      <w:pPr>
        <w:ind w:firstLine="2"/>
        <w:rPr>
          <w:b/>
          <w:i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493F61"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Предмети ҳуқуқимеҳнатирокадоммуносибатҳоташкилмедиҳанд?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Муносибатҳои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амъиятиимеҳнат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,кишаклиҳуқуқии ташкили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амъиятиимеҳнатроифодаменамоянд</w:t>
      </w:r>
      <w:r>
        <w:rPr>
          <w:sz w:val="28"/>
          <w:szCs w:val="28"/>
          <w:lang w:val="tg-Cyrl-TJ"/>
        </w:rPr>
        <w:t xml:space="preserve">; 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Муносибатҳоибайни корфармо ва мақомотиҳокимиятидавлат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Муносибатҳоимолумулкиибайнишахсонивоқе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Доираи васеи муносибатҳои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предмети ҳуқуқимеҳнат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инчуниндигармуносибатҳомансубанд,кадомҳоянд?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Оид ба бокортаъминкун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Оид ба омодасозии касб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Оид ба шарикии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Оид ба ташкил ва идоракунии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Муносибатҳоимаҳсулваалоқамандимуносибатҳоимеҳнат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азчандгур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ҳиборатанд?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3</w:t>
      </w:r>
      <w:r w:rsidRPr="00806710">
        <w:rPr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2</w:t>
      </w:r>
      <w:r w:rsidRPr="00806710">
        <w:rPr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4</w:t>
      </w:r>
      <w:r w:rsidRPr="00806710">
        <w:rPr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5</w:t>
      </w:r>
      <w:r w:rsidRPr="00806710">
        <w:rPr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6</w:t>
      </w:r>
      <w:r w:rsidRPr="0080671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Ҳуқуқимеҳнат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дороичандусулитанзимнамо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мебошад?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2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3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4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1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Ҳуқуқимеҳнат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азчандқисмиборатаст?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2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4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6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3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қисмиумумииҳуқуқимеҳнат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кадомеазинститутҳошомилмешавад?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Манъи меҳнатии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Вақтикор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вақтидамгир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интизоми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Қисми махсусиҳуқуқимеҳнат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кадомеазин институтҳородарбар мегирад?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вақтҳоикорвадамгир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ҳуқуқҳоиасос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вавазифаҳоикормандукорфармо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манъи меҳнатима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бур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мақомиколективи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шарикии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Ҳуқуқимеҳнат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бокадомсоҳаҳоиҳуқуқалоқаизичдорад?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Ҳуқуқиграждан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,маъмур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ҳуқуқиоилав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иноят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,мурофиаи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иноят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ҳуқуқии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азои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иноят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,криминология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криминалистика,назорати прокурор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сиёсатшинос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,фалсафа,мантиқ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Мафҳуми“манбаъиҳуқуқ”бачандмаънофаҳмидамешавад?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2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3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4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В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И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Миронов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иҳатитаснифиманбаъҳоиҳуқуқимеҳнат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кадомеазинмаҳақҳоропешниҳоднамудааст?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 xml:space="preserve">; 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доираи амали санадҳоимеъёрииҳуқуқ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0D769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қувваиҳуқуқиисанадҳоимеъёрииҳуқуқ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0D7690"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предмети танзими санадҳоимеъёрииҳуқуқ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дара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аиумумияти санадҳоимеъёрииҳуқуқ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Дар кадом моддаи Конститутсияи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Тҳуқуқбаистироҳатмуайян шудааст?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37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57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17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15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Музди меҳнат аз ч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таркиб ёфтааст?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Аз ҳиссаҳои доим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ва тағйирёбанда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Аз ҳиссаҳои доим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Аз ҳиссаҳои тағйирёбанда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Аз ҳиссаҳои номукаммал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Аз ҳиссаҳои мукаммал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Индексатсияи музди меҳнат чиро дарбар мегирад?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Зиёд шудани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Кам шудани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Ҳадди ақали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Маоши моҳона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Суғуртаи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Истилоҳи“principum”- дорои кадом маъно мебошад?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асос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қав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тоҳ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хусусият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маъно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маъхазҳоиилм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принсипҳоиҳуқуқробачандгуруҳ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удокардаанд?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3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2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4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1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6</w:t>
      </w:r>
      <w:r>
        <w:rPr>
          <w:sz w:val="28"/>
          <w:szCs w:val="28"/>
          <w:lang w:val="tg-Cyrl-TJ"/>
        </w:rPr>
        <w:t>;</w:t>
      </w:r>
    </w:p>
    <w:p w:rsidR="00F86AF0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Принсипи ҳуқуқмешавад: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умумисоҳав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,байнисоҳав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асос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ваиловаг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ваиловаг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нишондиҳандаватавсияв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амалкунанда ва гузаранда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Принсипи умумисоҳав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чист 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принсипҳое,кихоситамомисоҳаҳои ҳуқуқанд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принсипҳое,кихоситанҳояксоҳаиҳуқуқанд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принсипҳое,кихосидусоҳаиҳуқуқанд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принсипҳое,кихосисоҳаиалоҳидаиҳуқуқанд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Принсини соҳав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 :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принсипҳое,китанҳохосияксоҳаиҳуқуқанд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принсипҳое,ки хоси тамоми соҳаҳоиҳуқуқанд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принсипҳое,кихосидусоҳаиҳуқуқанд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Музди меҳнат дар ку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 пардохт карда мешавад?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Бевосита дар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ойи кор(ташкилот</w:t>
      </w:r>
      <w:r>
        <w:rPr>
          <w:sz w:val="28"/>
          <w:szCs w:val="28"/>
          <w:lang w:val="tg-Cyrl-TJ"/>
        </w:rPr>
        <w:t xml:space="preserve">); 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Дар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ча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Дар бинои алоҳида</w:t>
      </w:r>
      <w:r>
        <w:rPr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Дар мағоза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Дар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ои истиқомат</w:t>
      </w:r>
      <w:r>
        <w:rPr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Субъектони муносибатҳоимеҳнатиромуайяннамоед: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корманд ва 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корманд,мақомотидавлат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корфармо,шахси 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806710">
        <w:rPr>
          <w:sz w:val="28"/>
          <w:szCs w:val="28"/>
          <w:lang w:val="tg-Cyrl-TJ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кироягир ва кироядеҳ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шахсони хори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Ташкилотҳоазлиҳозимақсадмешаванд: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вағайрити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мақсадноквабемақсад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амалкунанда ва қатъкунанда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доим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ғайрити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ташкилотҳоити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орат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дохилмешаванд: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ширкату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амъиятҳоихо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агидор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ташкилотҳоидин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ташкилотҳоидин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вахайрияв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муассисаҳоимабгузор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кооперативҳоиматлубот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ташкилотҳоиғайрити</w:t>
      </w:r>
      <w:r w:rsidRPr="0035299D">
        <w:rPr>
          <w:rFonts w:eastAsia="MS Mincho" w:hAnsi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орат</w:t>
      </w:r>
      <w:r w:rsidRPr="0035299D">
        <w:rPr>
          <w:rFonts w:eastAsia="MS Mincho" w:hAnsi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дохилмешаванд: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ташкилотҳои</w:t>
      </w:r>
      <w:r w:rsidRPr="0035299D">
        <w:rPr>
          <w:rFonts w:eastAsia="MS Mincho" w:hAnsi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</w:t>
      </w:r>
      <w:r w:rsidRPr="0035299D">
        <w:rPr>
          <w:rFonts w:eastAsia="MS Mincho" w:hAnsi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ёдин</w:t>
      </w:r>
      <w:r w:rsidRPr="0035299D">
        <w:rPr>
          <w:rFonts w:eastAsia="MS Mincho" w:hAnsi="MS Mincho" w:hint="eastAsia"/>
          <w:sz w:val="28"/>
          <w:szCs w:val="28"/>
          <w:lang w:val="tg-Cyrl-TJ"/>
        </w:rPr>
        <w:t>ӣ</w:t>
      </w:r>
      <w:r>
        <w:rPr>
          <w:rFonts w:eastAsia="MS Mincho" w:hAnsi="MS Mincho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ширкати комил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rFonts w:eastAsia="MS Mincho" w:hAnsi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амъиятҳоисаҳом</w:t>
      </w:r>
      <w:r w:rsidRPr="0035299D">
        <w:rPr>
          <w:rFonts w:eastAsia="MS Mincho" w:hAnsi="MS Mincho" w:hint="eastAsia"/>
          <w:sz w:val="28"/>
          <w:szCs w:val="28"/>
          <w:lang w:val="tg-Cyrl-TJ"/>
        </w:rPr>
        <w:t>ӣ</w:t>
      </w:r>
      <w:r>
        <w:rPr>
          <w:rFonts w:eastAsia="MS Mincho" w:hAnsi="MS Mincho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ширкати ба бовар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асосёфта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амъяитидороимасъулиятимаҳдуд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Қобилиятиҳуқуқдориишахсониҳуқуқ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азкадомлаҳзабаву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удмеояд?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аз лаҳзаибақайдидавлат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гирифтанионҳо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аз лаҳзаитаъсис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аз лаҳзаибастанишартнома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аз лаҳзаиқабулнамуданикоргар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Қобилиятиҳуқуқдориишахсониҳуқуқ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азкадомлаҳзаазбайнмеравад?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аз лаҳзаибарҳамхурданашоназбайнмеравад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аз лаҳзаитаъсис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аз лаҳзаибастанишартнома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аз лаҳзаибақайдгирифтан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аз лаҳзаиқабулисанадидахлдор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Корманд  ин: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шахсе,ки бо корфармо дар асоси шартномаи меҳнатиибасташудадар муносибатҳоимеҳнат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rFonts w:eastAsia="MS Mincho"/>
          <w:sz w:val="28"/>
          <w:szCs w:val="28"/>
          <w:lang w:val="tg-Cyrl-TJ"/>
        </w:rPr>
        <w:t>қ</w:t>
      </w:r>
      <w:r w:rsidRPr="0035299D">
        <w:rPr>
          <w:sz w:val="28"/>
          <w:szCs w:val="28"/>
          <w:lang w:val="tg-Cyrl-TJ"/>
        </w:rPr>
        <w:t>арордорад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шахсе,ки дар асоси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озатномафаъолиятменамояд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шахсе,ки ба синни 18 расидааст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шахсе,ки бо корфармо дар асоси розиг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коруфаъолиятмекунад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шахсе,ки ба корманд музди маош медиҳад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Қобилиятисубъектҳуқуқииумумиимеҳнат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азчандсолаг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муқарраркардашудааст?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15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21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20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18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16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Қобилиятисубъектҳуқуқиимаҳдудимеҳнат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азчандсолаг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муқарраркардашудааст?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14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15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16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17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12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Корфармо кадом санадҳороқабулмекунад?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,созишнома,шартномаиколлектив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ҳуқм,таъинот,амр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санад;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шартномаи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Асоси ба ву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удомаданимуносибатҳоиҳуқуқимеҳнатироч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ташкилмедиҳад?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фактҳоиҳуқуқ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қарорисуд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гузашти вақт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Шартномаи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даркадомеазинҳолатҳоқатъмегардад?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бо ташаббуси 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бо ташаббуси 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бо гузашти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eastAsia="MS Mincho"/>
          <w:sz w:val="28"/>
          <w:szCs w:val="28"/>
          <w:lang w:val="tg-Cyrl-TJ"/>
        </w:rPr>
        <w:t>ҳ</w:t>
      </w:r>
      <w:r w:rsidRPr="0035299D">
        <w:rPr>
          <w:sz w:val="28"/>
          <w:szCs w:val="28"/>
          <w:lang w:val="tg-Cyrl-TJ"/>
        </w:rPr>
        <w:t>лат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бо созиши тарафҳо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Муносибатҳоиҳуқуқиишарикиии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дороикадомхусусиятанд?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Дохил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ваберун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ҳудуд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валокал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доим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ғайрити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Омодасозии кормандони нав дар ҳайатичанднафарсуратмегирад?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25-30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45-40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30-35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15-20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10-15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Мазмуни шартномаи таҳсилроч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ташкилмедиҳад?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тарафҳоишартнома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мавзуи шартнома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шартҳоимахсус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суроғаитарафҳо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Мафҳумишартномаи (қарордади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меҳнатиромуайяннамоед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Шартномаи (қарордоди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-созишномаибайникормандвакорфармомебошад, китибқионкормандвазифадор аст, корҳороазр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color w:val="000000"/>
          <w:sz w:val="28"/>
          <w:szCs w:val="28"/>
          <w:lang w:val="tg-Cyrl-TJ"/>
        </w:rPr>
        <w:t>ияккас, якчандксбимуайян, ихтисосёвазифабодара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аҳоидахлдорбориояитартибидохили–мехнат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ронамояд, корфармобошад,</w:t>
      </w:r>
      <w:r>
        <w:rPr>
          <w:color w:val="000000"/>
          <w:sz w:val="28"/>
          <w:szCs w:val="28"/>
          <w:lang w:val="tg-Cyrl-TJ"/>
        </w:rPr>
        <w:t>;</w:t>
      </w:r>
      <w:r w:rsidRPr="0035299D">
        <w:rPr>
          <w:color w:val="000000"/>
          <w:sz w:val="28"/>
          <w:szCs w:val="28"/>
          <w:lang w:val="tg-Cyrl-TJ"/>
        </w:rPr>
        <w:t xml:space="preserve"> вазифадорастбароиҳаминкорбакормандмузддиҳадвашароитимеҳнатротаъминкунад;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Ин созиши ду тараф буда, ҳуқуқва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rFonts w:eastAsia="MS Mincho"/>
          <w:color w:val="000000"/>
          <w:sz w:val="28"/>
          <w:szCs w:val="28"/>
          <w:lang w:val="tg-Cyrl-TJ"/>
        </w:rPr>
        <w:t>ҳ</w:t>
      </w:r>
      <w:r w:rsidRPr="0035299D">
        <w:rPr>
          <w:color w:val="000000"/>
          <w:sz w:val="28"/>
          <w:szCs w:val="28"/>
          <w:lang w:val="tg-Cyrl-TJ"/>
        </w:rPr>
        <w:t>дадориҳоимеҳнатиротағйирмедиҳад;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Ин амри корфармо мебошад, ки тибқионкормандвазифаҳоихешрои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роменамояд;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>шартномаи (қарордоди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-созишномаибайникормандвакорфармомебошад, китибқионкормандвазифадораст, корҳороазр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color w:val="000000"/>
          <w:sz w:val="28"/>
          <w:szCs w:val="28"/>
          <w:lang w:val="tg-Cyrl-TJ"/>
        </w:rPr>
        <w:t>ияккас, якчандксбимуайян, ихтисосёвазифабодара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аҳоидахлдорбориояитартибидохили–мехнат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ронамояд;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 Шартномаи (қарордоди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меҳнатиинсозишидутарафбуда, тибқионмуносибатҳоимеҳнат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баву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удмоянд;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Шартномаи (қарордоди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даркадомшаклбастамешавад?</w:t>
      </w:r>
    </w:p>
    <w:p w:rsidR="00F86AF0" w:rsidRPr="00B73590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Хатт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tabs>
          <w:tab w:val="left" w:pos="837"/>
        </w:tabs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Даҳон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, расм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Даҳон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Хатт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ваёшифоҳ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color w:val="000000"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Шакли онро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онибҳомуқаррарменамоянд;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Ҳангомибакорқабулнамуданкадомҳу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ҷҷ</w:t>
      </w:r>
      <w:r w:rsidRPr="0035299D">
        <w:rPr>
          <w:b/>
          <w:sz w:val="28"/>
          <w:szCs w:val="28"/>
          <w:lang w:val="tg-Cyrl-TJ"/>
        </w:rPr>
        <w:t>атҳопешниҳодмешаванд?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Шиноснома,дафтарчаи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,гувоҳномаииқомат,билетиҳарб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,диплом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билети ҳарб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,дафтарчаимеҳнат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мактуби тавсияв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806710">
        <w:rPr>
          <w:sz w:val="28"/>
          <w:szCs w:val="28"/>
          <w:lang w:val="tg-Cyrl-TJ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эъломия дар бораи даромад,билети ҳарб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,диплом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диплом ,билети ҳарб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,гувоҳномаииқомат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Ҳангомиқабулбакорҳу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ҷҷ</w:t>
      </w:r>
      <w:r w:rsidRPr="0035299D">
        <w:rPr>
          <w:b/>
          <w:sz w:val="28"/>
          <w:szCs w:val="28"/>
          <w:lang w:val="tg-Cyrl-TJ"/>
        </w:rPr>
        <w:t>атдарбораимаълумотпешниҳодкардамешавад:;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Дар ҳамамавридпешниҳодкардамешавад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агар пешниҳодиондаршартномаиколлектив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муқарраргардидабошад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агар дар санадҳоидахлдорпешбин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шудабошад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ба шарте,ки онро корфармо талаб намояд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@39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Сан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ишҳангомиқабулбакорчигунамуқаррармегардад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Сан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ишбосозишномаитарафайнмуқаррармегардад;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</w:rPr>
        <w:t xml:space="preserve"> Бо қароримақомотинамояндагиикормандон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</w:rPr>
        <w:t xml:space="preserve"> Дар асоси фармони корфармо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Тибқисозишномаиколлектив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color w:val="000000"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>Дар ҳолатҳоипешбининамудаисанадҳоидахлдоримеъёр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-ҳукуки;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Давомияти сан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ишҳангомиқабулбакор, чандмоҳродарбармегирад?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>Ғайразҳолатҳоимуқаррарнамуданиқонун, наметавонадазсемоҳбештарбошад;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</w:rPr>
        <w:t xml:space="preserve"> То 1 моҳ;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806710">
        <w:rPr>
          <w:color w:val="000000"/>
          <w:sz w:val="28"/>
          <w:szCs w:val="28"/>
          <w:lang w:val="tg-Cyrl-TJ"/>
        </w:rPr>
        <w:t xml:space="preserve"> Онро тарафҳомуқаррарменамоянд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>Ғайразҳолатҳоимуқаррарнамуданиқонун, наметавонадаз 1 моҳбештарбошад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>Ғайразҳолатҳоимуқаррарнамуданиқонун, наметавонадаздумоҳбештарбошад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Нисбати кадом 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ишаҳрвандонсан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ишмуқаррар карда намешавад?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Нисбати шахсони синашон ба 18 нарасида, мутахассисони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авон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Нисбати шахсони синашон ба 17 нарасида, мутахассисони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авон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Нисбати шахсони синашон ба 16 нарасида, мутахассисони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авон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Нисбати шахсони синашон ба 15 нарасида, мутахассисони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авон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Нисбати шахсони синашон ба 14 нарасида, мутахассисони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авон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Мақомиҳуқуқиишахсибекоррокадомсанадимеъёр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-ҳуқук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муайянменамояд?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Қонуни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икистон«Дарбораимусоидатбашуғлиаҳол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»;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>Қонуни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икистон«Дарбораиҳифзимеҳнат»;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Конститутсияи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икистон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>Қонуни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мҳурииТо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икистон«Дарбораи иттиффоқикасаба»;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Созишномаҳоиколлектив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бакадомнамудҳо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удомешаванд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>Созишномаҳоигенерал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, соҳав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ваминтақав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tabs>
          <w:tab w:val="left" w:pos="871"/>
        </w:tabs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Созишномаҳоисоҳав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Созишномаҳоиноҳияв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, вилоят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Созишномаҳоисоҳав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 ва минтақав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>Созишномаҳоигенерал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,ноҳияв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Созишномаи коллектив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бакадомм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латамалмекунад?</w:t>
      </w:r>
    </w:p>
    <w:p w:rsidR="00F86AF0" w:rsidRPr="0035299D" w:rsidRDefault="00F86AF0" w:rsidP="00FA7364">
      <w:pPr>
        <w:ind w:firstLine="2"/>
        <w:rPr>
          <w:sz w:val="28"/>
          <w:szCs w:val="28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</w:rPr>
        <w:t xml:space="preserve"> Тарафҳомуайянмекунанд;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</w:rPr>
        <w:t xml:space="preserve"> То як сол;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Ба м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rFonts w:eastAsia="MS Mincho"/>
          <w:color w:val="000000"/>
          <w:sz w:val="28"/>
          <w:szCs w:val="28"/>
          <w:lang w:val="tg-Cyrl-TJ"/>
        </w:rPr>
        <w:t>ҳ</w:t>
      </w:r>
      <w:r w:rsidRPr="0035299D">
        <w:rPr>
          <w:color w:val="000000"/>
          <w:sz w:val="28"/>
          <w:szCs w:val="28"/>
          <w:lang w:val="tg-Cyrl-TJ"/>
        </w:rPr>
        <w:t>латито 3 сол;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Бо қарорииттифоқикасабамуқаррармегардад;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>Бо салоҳдидимақомотиболо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муқарраркардамешавад;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Тарафҳоишартномаиколлективиромуқаррарнамоед:;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Мақомотинамояндагиикормандон, корфармоёмақомоте, ки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онибҳоонроваколатдорнамудаанд;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806710">
        <w:rPr>
          <w:color w:val="000000"/>
          <w:sz w:val="28"/>
          <w:szCs w:val="28"/>
          <w:lang w:val="tg-Cyrl-TJ"/>
        </w:rPr>
        <w:t xml:space="preserve"> Комиссия оид ба баррасии баҳсҳоимеҳнат</w:t>
      </w:r>
      <w:r w:rsidRPr="00806710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ӣ;</w:t>
      </w:r>
    </w:p>
    <w:p w:rsidR="00F86AF0" w:rsidRPr="0035299D" w:rsidRDefault="00F86AF0" w:rsidP="00FA7364">
      <w:pPr>
        <w:tabs>
          <w:tab w:val="left" w:pos="871"/>
        </w:tabs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>Ҳокимияти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роияимаҳалл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tabs>
          <w:tab w:val="left" w:pos="871"/>
        </w:tabs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Хизматчии давлат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вакорфармо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</w:rPr>
        <w:t xml:space="preserve"> Корманд ва корфармо;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латиамали шартномаи коллективиро муайян намоед:;</w:t>
      </w:r>
    </w:p>
    <w:p w:rsidR="00F86AF0" w:rsidRPr="0035299D" w:rsidRDefault="00F86AF0" w:rsidP="00FA7364">
      <w:pPr>
        <w:ind w:firstLine="2"/>
        <w:rPr>
          <w:sz w:val="28"/>
          <w:szCs w:val="28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</w:rPr>
        <w:t xml:space="preserve"> Тарафҳомуқарарменамоянд;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</w:rPr>
        <w:t xml:space="preserve"> То 3 сол;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</w:rPr>
        <w:t xml:space="preserve"> Бо амри корфармо муайян мегардад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</w:rPr>
        <w:t xml:space="preserve"> То 6 моҳ;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>То 1 сол;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Вақти кории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тоҳкардашуда ба кадом категорияи шахсон муқаррар карда мешавад?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дурустанд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заноне,ки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rFonts w:eastAsia="MS Mincho"/>
          <w:color w:val="000000"/>
          <w:sz w:val="28"/>
          <w:szCs w:val="28"/>
          <w:lang w:val="tg-Cyrl-TJ"/>
        </w:rPr>
        <w:t>ҳ</w:t>
      </w:r>
      <w:r w:rsidRPr="0035299D">
        <w:rPr>
          <w:color w:val="000000"/>
          <w:sz w:val="28"/>
          <w:szCs w:val="28"/>
          <w:lang w:val="tg-Cyrl-TJ"/>
        </w:rPr>
        <w:t>дадории оилав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доранд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кормандоне,ки бо корҳои шароити меҳнаташ зарарнок машғуланд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tabs>
          <w:tab w:val="left" w:pos="837"/>
        </w:tabs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>кормандони маъюб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>Кормандоне,ки ба синни 18 нарасидаанд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Оё соҳибкориинфирод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баҳайсикорфармобаромадкардаметавонад?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Метавонад, агар ба чунин сифат аз қайдгузаштабошад;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Соҳибкориинфирод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баҳайсикорфармобаромадкарданаметавонад;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Ба сифати корфармо фақатроҳбарикорхонабаромадкардаметавонад;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Бо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 xml:space="preserve">озатиҲукумати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умхурииТо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икистон, метавонад;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@49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латикушодани дафтарчаи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онибикорфармо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Корфармо вазифадор аст, ба ҳамаикормандоне, кидарташкилотзиёдааз 5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color w:val="000000"/>
          <w:sz w:val="28"/>
          <w:szCs w:val="28"/>
          <w:lang w:val="tg-Cyrl-TJ"/>
        </w:rPr>
        <w:t>зкоркардаанд, дафтарчаҳоимеҳнат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кушояд;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</w:rPr>
        <w:t xml:space="preserve"> Дар давоми 1 моҳ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806710" w:rsidRDefault="00F86AF0" w:rsidP="00FA7364">
      <w:pPr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</w:rPr>
        <w:t xml:space="preserve"> На зиёда аз 3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>з;</w:t>
      </w:r>
    </w:p>
    <w:p w:rsidR="00F86AF0" w:rsidRPr="0035299D" w:rsidRDefault="00F86AF0" w:rsidP="00FA7364">
      <w:pPr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Дар давоми 14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color w:val="000000"/>
          <w:sz w:val="28"/>
          <w:szCs w:val="28"/>
          <w:lang w:val="tg-Cyrl-TJ"/>
        </w:rPr>
        <w:t>зитақвим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 Дар давоми 10 моҳ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мафҳумимукараротимазкурравшан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андозед—квота–ҳиссаи (қисми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ойҳоикориест, киташкилотсарфиназаразшаклимоликиятвахо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агидор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бароибокортаъминкарданишахсе, кибаҳимояии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эҳтиё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дорад, пешниҳодмекунад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Ин мафхуми квота;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Ин мафхуми ташкилот;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Ин мафхуми касб;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Ин мафхуми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оикор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Ин мафхуми шуғманд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мафҳумимуқараротимазкурравшан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андозед: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Дағалонавайронкарданиинтизомимеҳнат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: ба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оикордарҳолатимаст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, нашъаманд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ётоксикоман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озир шудан, бе сабабҳоиузрнокдар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оикорнабудан (аз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умла, зиёдааз 3 соатир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зикор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набудан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, дар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оикорқасданвайроннамуданвадуздиданимоликиятикорфармо, азтарафикормандвайронкарданиқоидаҳоитехникаибехатар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, бехатар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азс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хтор, кибоисиоқибатҳоивазнин, азон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умла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ароҳат, садамаёс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хторгаштааст;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Ба мафҳуми дағалонавайронкарданиинтизомимеҳнат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марбутмебошад;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 мафҳуми мунтазам вайрон кардани тартиботи дохил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марбутмебошад;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Ба мафҳуми мунтазам вайрон кардани интизоми меҳнатмарбутмебошад;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Ба мафҳуми прогул иртибот дорад;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Ба мафҳуми такроран вайрон кардани интизоми меҳнатмарбутмебошад;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мафҳумимуқаррароти мазкур равшан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андозед: мунтазамвайронкарданиинтизомимеҳнат---такрорангунаҳкоронавайронкардани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дадориҳоимеҳнат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 xml:space="preserve">онибикорманд дар давраи амали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азоиинтизомииба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додашуда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Ба мафҳуми мунтазам вайрон кардани интизоми меҳнатмарбутмебошад;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 мафҳуми дағалонавайронкарданиинтизомимеҳнатмарбутмебошад;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Ба мафҳуми зиёда аз ду маротиба вайрон кардани интизоми меҳнат марбут 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Ба мафҳуми прогул ё дар холати масти ба кор омадани корманд хос 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Ба мафҳуми вайрон кардани тартиботи дохилии корхона марбут 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мафҳумимазкурравшан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андозед: шарикиии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-робитаииштирокчиёнимуносибатҳоии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-меҳнатие, кибатаъминимувофиқатиманфиатҳоикормандон, корфармоёнвамақомотии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роияиҳокимиятидавлат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равонагардидаанд,бакадоммафҳуммарбутмебошад;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шарики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созишномаи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шартномаи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rFonts w:ascii="MS Mincho" w:eastAsia="MS Mincho" w:hAnsi="MS Mincho" w:cs="MS Mincho" w:hint="eastAsia"/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робитаи субьектони ҳукукимеҳнат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@54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 мафҳумимазкурравшан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андозед: созишномадарбораишарикиии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- санадихуқуқиест, кимуносибатҳоии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-меҳнатиибайникормандон, корфармоён, мақомотии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роияиҳокимиятидавлатиробатанзиммедарорад;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>Ин мафҳуми шартномаи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Ин мафҳуми шарики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аст;</w:t>
      </w:r>
    </w:p>
    <w:p w:rsidR="00F86AF0" w:rsidRPr="0080671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Ин мафҳуми шартнома аст</w:t>
      </w:r>
      <w:r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$D)  Мафҳуми созишномаи соҳав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мебошад;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$E)  созишномаи минтақав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мебошад;</w:t>
      </w:r>
    </w:p>
    <w:p w:rsidR="00F86AF0" w:rsidRPr="00523897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523897">
        <w:rPr>
          <w:b/>
          <w:sz w:val="28"/>
          <w:szCs w:val="28"/>
          <w:lang w:val="tg-Cyrl-TJ"/>
        </w:rPr>
        <w:t xml:space="preserve">@55.  Дар 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523897">
        <w:rPr>
          <w:b/>
          <w:sz w:val="28"/>
          <w:szCs w:val="28"/>
          <w:lang w:val="tg-Cyrl-TJ"/>
        </w:rPr>
        <w:t>умҳурииТо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523897">
        <w:rPr>
          <w:b/>
          <w:sz w:val="28"/>
          <w:szCs w:val="28"/>
          <w:lang w:val="tg-Cyrl-TJ"/>
        </w:rPr>
        <w:t>икистонмеҳнатии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523897">
        <w:rPr>
          <w:b/>
          <w:sz w:val="28"/>
          <w:szCs w:val="28"/>
          <w:lang w:val="tg-Cyrl-TJ"/>
        </w:rPr>
        <w:t>бор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b/>
          <w:sz w:val="28"/>
          <w:szCs w:val="28"/>
          <w:lang w:val="tg-Cyrl-TJ"/>
        </w:rPr>
        <w:t>мумкинаст?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$A)</w:t>
      </w:r>
      <w:r w:rsidRPr="00523897">
        <w:rPr>
          <w:sz w:val="28"/>
          <w:szCs w:val="28"/>
          <w:lang w:val="tg-Cyrl-TJ"/>
        </w:rPr>
        <w:t xml:space="preserve">  Меҳнатии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бор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манъаст;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$B)  Меҳнатии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бор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мумкинаст;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$C)  Меҳнатии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бор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дарҳолатҳои истисно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мумкинаст;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$D)  Бо амри корфармо ба меҳнатии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бор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озатдодамешавад;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 xml:space="preserve">$E) 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Ҳимояазбекор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Ҳуқуқикормандмебошад;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Озодии шаҳрвандмаҳсубмегардад;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eastAsia="MS Mincho"/>
          <w:sz w:val="28"/>
          <w:szCs w:val="28"/>
          <w:lang w:val="tg-Cyrl-TJ"/>
        </w:rPr>
        <w:t>ҳ</w:t>
      </w:r>
      <w:r w:rsidRPr="0035299D">
        <w:rPr>
          <w:sz w:val="28"/>
          <w:szCs w:val="28"/>
          <w:lang w:val="tg-Cyrl-TJ"/>
        </w:rPr>
        <w:t>дадориикормандмебошад;</w:t>
      </w:r>
    </w:p>
    <w:p w:rsidR="00F86AF0" w:rsidRPr="00A074D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A074D7">
        <w:rPr>
          <w:sz w:val="28"/>
          <w:szCs w:val="28"/>
          <w:lang w:val="tg-Cyrl-TJ"/>
        </w:rPr>
        <w:t>$D)  Вазифаи шаҳрвандмебошад;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Варианти «D» дуруст аст;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Шартномаи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вобастабам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латиамалбакадомнамудҳо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удокардамешавад?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506C34">
        <w:rPr>
          <w:sz w:val="28"/>
          <w:szCs w:val="28"/>
          <w:lang w:val="tg-Cyrl-TJ"/>
        </w:rPr>
        <w:t>A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муайян ва номуайян;</w:t>
      </w:r>
    </w:p>
    <w:p w:rsidR="00F86AF0" w:rsidRPr="00E95D58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506C34">
        <w:rPr>
          <w:sz w:val="28"/>
          <w:szCs w:val="28"/>
          <w:lang w:val="tg-Cyrl-TJ"/>
        </w:rPr>
        <w:t>B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беамал вамуваффақ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E95D58"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0D7690">
        <w:rPr>
          <w:sz w:val="28"/>
          <w:szCs w:val="28"/>
          <w:lang w:val="tg-Cyrl-TJ"/>
        </w:rPr>
        <w:t>C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доим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ва муайян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523897">
        <w:rPr>
          <w:sz w:val="28"/>
          <w:szCs w:val="28"/>
          <w:lang w:val="tg-Cyrl-TJ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муайян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0D7690">
        <w:rPr>
          <w:sz w:val="28"/>
          <w:szCs w:val="28"/>
          <w:lang w:val="tg-Cyrl-TJ"/>
        </w:rPr>
        <w:t>E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номуайян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Шартномаи шогирд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бокадоммақсадбастамешавад?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8F0D50">
        <w:rPr>
          <w:sz w:val="28"/>
          <w:szCs w:val="28"/>
          <w:lang w:val="tg-Cyrl-TJ"/>
        </w:rPr>
        <w:t>A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бо ом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хтаниихтисосиибтидо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0D7690">
        <w:rPr>
          <w:sz w:val="28"/>
          <w:szCs w:val="28"/>
          <w:lang w:val="tg-Cyrl-TJ"/>
        </w:rPr>
        <w:t>B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бо мақсадимуздгирифтан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бо мақсадикоркардан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бемақсадбастамешавад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8F0D50">
        <w:rPr>
          <w:sz w:val="28"/>
          <w:szCs w:val="28"/>
          <w:lang w:val="tg-Cyrl-TJ"/>
        </w:rPr>
        <w:t>E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тарафҳомуқаррармекунанд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@59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Гузаронидан ба кори дигари доим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борозигиик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сурат мегирад?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Шахси сеюм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ҳокимитидавлат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8F0D50">
        <w:rPr>
          <w:sz w:val="28"/>
          <w:szCs w:val="28"/>
          <w:lang w:val="tg-Cyrl-TJ"/>
        </w:rPr>
        <w:t>E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ҳокимиятимаҳалл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бароигузаштанбакоридигаридоим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розиг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0D7690">
        <w:rPr>
          <w:sz w:val="28"/>
          <w:szCs w:val="28"/>
          <w:lang w:val="tg-Cyrl-TJ"/>
        </w:rPr>
        <w:t>A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0D7690">
        <w:rPr>
          <w:sz w:val="28"/>
          <w:szCs w:val="28"/>
          <w:lang w:val="tg-Cyrl-TJ"/>
        </w:rPr>
        <w:t>B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0D7690">
        <w:rPr>
          <w:sz w:val="28"/>
          <w:szCs w:val="28"/>
          <w:lang w:val="tg-Cyrl-TJ"/>
        </w:rPr>
        <w:t>C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шахси 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Шахси сеюм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</w:t>
      </w:r>
      <w:r w:rsidRPr="008F0D50">
        <w:rPr>
          <w:sz w:val="28"/>
          <w:szCs w:val="28"/>
          <w:lang w:val="tg-Cyrl-TJ"/>
        </w:rPr>
        <w:t>E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Оё корфармо ҳуқуқдорад,кишароитимеҳнатротағйирдиҳад?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Дорад,агар чунин тағйиротдарташкилиистеҳсолиимеҳнатпешак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муқараршудабошад;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надорад, агар чунин тағйиротдарташкилиистеҳсолиимеҳнатпешак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муқараршудабошад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eastAsia="MS Mincho"/>
          <w:sz w:val="28"/>
          <w:szCs w:val="28"/>
          <w:lang w:val="tg-Cyrl-TJ"/>
        </w:rPr>
        <w:t>ҳ</w:t>
      </w:r>
      <w:r w:rsidRPr="0035299D">
        <w:rPr>
          <w:sz w:val="28"/>
          <w:szCs w:val="28"/>
          <w:lang w:val="tg-Cyrl-TJ"/>
        </w:rPr>
        <w:t>дадораст,китағйирдиҳад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eastAsia="MS Mincho"/>
          <w:sz w:val="28"/>
          <w:szCs w:val="28"/>
          <w:lang w:val="tg-Cyrl-TJ"/>
        </w:rPr>
        <w:t>ҳ</w:t>
      </w:r>
      <w:r w:rsidRPr="0035299D">
        <w:rPr>
          <w:sz w:val="28"/>
          <w:szCs w:val="28"/>
          <w:lang w:val="tg-Cyrl-TJ"/>
        </w:rPr>
        <w:t>дадораст,китағйирнадиҳад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ҳуқуқитағйирдоданронадорад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Хоҳишикорманддарбораимуваққатанбакоридигаргузарониданаз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rFonts w:eastAsia="MS Mincho"/>
          <w:b/>
          <w:sz w:val="28"/>
          <w:szCs w:val="28"/>
          <w:lang w:val="tg-Cyrl-TJ"/>
        </w:rPr>
        <w:t>қ</w:t>
      </w:r>
      <w:r w:rsidRPr="0035299D">
        <w:rPr>
          <w:b/>
          <w:sz w:val="28"/>
          <w:szCs w:val="28"/>
          <w:lang w:val="tg-Cyrl-TJ"/>
        </w:rPr>
        <w:t>онеъкардамешавад?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худи 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мақомотидавлат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суд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қонеъкарданамешавад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Шартномаи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даркадомҳолатқатъмегардад?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бо созиши тарафҳо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бо розигии прокуратура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бо созиши кордиҳандабокорфармо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қатънамегардад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зиқатъгардиданишартномаимеҳнатирок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муқаррарменамояд?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корманд ва 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танҳокорманд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шахсони сеюм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Барои бекор кардани шартномаи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кормандбоядчанд ҳафтапештаркорфарморо огоҳнамояд?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2-ҳафта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6-р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5-ҳафта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4-ҳафта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3-ҳафта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шартномаи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дарҳолатҳоизеринқатъмегардад: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ҳангомивафот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ба охир расидани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eastAsia="MS Mincho"/>
          <w:sz w:val="28"/>
          <w:szCs w:val="28"/>
          <w:lang w:val="tg-Cyrl-TJ"/>
        </w:rPr>
        <w:t>ҳ</w:t>
      </w:r>
      <w:r w:rsidRPr="0035299D">
        <w:rPr>
          <w:sz w:val="28"/>
          <w:szCs w:val="28"/>
          <w:lang w:val="tg-Cyrl-TJ"/>
        </w:rPr>
        <w:t>лативаколат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ҳангомигузаштим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eastAsia="MS Mincho"/>
          <w:sz w:val="28"/>
          <w:szCs w:val="28"/>
          <w:lang w:val="tg-Cyrl-TJ"/>
        </w:rPr>
        <w:t>ҳ</w:t>
      </w:r>
      <w:r w:rsidRPr="0035299D">
        <w:rPr>
          <w:sz w:val="28"/>
          <w:szCs w:val="28"/>
          <w:lang w:val="tg-Cyrl-TJ"/>
        </w:rPr>
        <w:t>лат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ҳангомиқувваиқонун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пайдокарданидоғисуд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Ҳангомиқатъшуданишартномаимеҳнат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бакормандкадомнамудик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яквақта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дарозмуддат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дода намешавад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кутоҳмуддат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дудафъаина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Бо дарназардошти мафҳумишартномаи (қарордоди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вазифаҳоикормандромуайяннамоед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Корманд корҳороазр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ияккасб, якчандкасбимуайян, ихтисос, ёвазифабодара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аҳоидахлдор, бориояитартибидохилиимеҳнат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ронамояд;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Фармон ва супоришҳои корфарморо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 намуда, қоидаҳои тартиботи дохилии меҳнатиро риоя намояд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E94891">
        <w:rPr>
          <w:sz w:val="28"/>
          <w:szCs w:val="28"/>
          <w:lang w:val="tg-Cyrl-TJ"/>
        </w:rPr>
        <w:t xml:space="preserve"> Тартиботи дохилиро риоя намуда, меъёрҳоимуқаррарнамудаи корро и</w:t>
      </w:r>
      <w:r w:rsidRPr="00E94891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E94891">
        <w:rPr>
          <w:sz w:val="28"/>
          <w:szCs w:val="28"/>
          <w:lang w:val="tg-Cyrl-TJ"/>
        </w:rPr>
        <w:t>ронамояд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Дар  ма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лисҳоикорхонамунтазам ширкат варзида, қарорҳоиқабулнамудаионробемайлони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ронамояд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Тартиботи дохилии меҳнатирориоянамуда, функсияимеҳнатии худро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ронамояд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@69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Бо дарназардошти  мафҳумишартномаи  (қарордоди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вазифаикорфармороаниқнамоед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Барои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роикорбакормандмузддиҳадвашароитимеҳнатротаъминнамояд;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Созишномаҳоиколлектив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набандад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Як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оябоколлективҳоимеҳнат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технологияинавродаристеҳсолот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намояд;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Кормандро аз кор дур намояд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Шароити меҳнатротибқиқонунгузор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таъминнаменамояд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Табдили кори муваққат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бакадомм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латсуратмегирад?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То 1 моҳ;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Бо созиши тарфҳомуқаррармегардад;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Бо қарорияк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ояииттифоқикасабавакорфармомуқаррармешавад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1 мох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То 6 моҳ</w:t>
      </w:r>
      <w:r>
        <w:rPr>
          <w:sz w:val="28"/>
          <w:szCs w:val="28"/>
          <w:lang w:val="tg-Cyrl-TJ"/>
        </w:rPr>
        <w:t xml:space="preserve">; 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кадом 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латкормандкорфарморооидибекорнамуданишартномаимеҳнат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, кибам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eastAsia="MS Mincho"/>
          <w:b/>
          <w:sz w:val="28"/>
          <w:szCs w:val="28"/>
          <w:lang w:val="tg-Cyrl-TJ"/>
        </w:rPr>
        <w:t>ҳ</w:t>
      </w:r>
      <w:r w:rsidRPr="0035299D">
        <w:rPr>
          <w:b/>
          <w:sz w:val="28"/>
          <w:szCs w:val="28"/>
          <w:lang w:val="tg-Cyrl-TJ"/>
        </w:rPr>
        <w:t>латиномуайянбасташудааст, боядогоҳнамояд?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2 ҳафтапештар;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1 моҳпештар;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1 ҳафтапештар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eastAsia="MS Mincho"/>
          <w:sz w:val="28"/>
          <w:szCs w:val="28"/>
          <w:lang w:val="tg-Cyrl-TJ"/>
        </w:rPr>
        <w:t>ҳ</w:t>
      </w:r>
      <w:r w:rsidRPr="0035299D">
        <w:rPr>
          <w:sz w:val="28"/>
          <w:szCs w:val="28"/>
          <w:lang w:val="tg-Cyrl-TJ"/>
        </w:rPr>
        <w:t>латиогоҳ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даршартномаиколлектив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боядпешбин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Зарурати огоҳнамуданикорфармонест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Зиёда аз чанд соат бе сабабҳоиузрнокҳозирнабуданикорманддаркорпрогулэътирофмегардад?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Дар давоми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зикор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зиёда аз 3 соат бе</w:t>
      </w:r>
      <w:r>
        <w:rPr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сабабҳоиузрнокҳозирнабуданикорманддаркор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Зиёда аз 1 ҳафта;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Зиёда аз 2 ҳафта;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Зиёда аз 3 ҳафта;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зиёда аз  4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Намудҳоиму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озотиинтизомиромуқаррарнамоед: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Сарзаниш,танбеҳ,танбеҳи қатъ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ва ғайра</w:t>
      </w:r>
      <w:r>
        <w:rPr>
          <w:sz w:val="28"/>
          <w:szCs w:val="28"/>
          <w:lang w:val="tg-Cyrl-TJ"/>
        </w:rPr>
        <w:t>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 кори муздаш паст гузаронидан;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кор озод намудан, ситонидани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арима;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Сарзаниш, танбеҳ, азвазифаозодкардан;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Аз музди меҳнатмаҳрумёазкорозоднамудан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Аз синни чандсолагї шањрванд бекор эътироф шуданаш мумкин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Аз синни 15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синни 14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синни 16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синни 17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Аз синни 18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Андоза њадди аќали музди мењнатро  кї муќаррар менамояд?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Президенти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Сарвазир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Муовини аввали сарвазир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Раиси суди 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Прокурори Генерал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Асосҳоибаву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удомаданимуносибатҳоимеҳнатиро муайян намоед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Шартномаи (ќарордоди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озмун, таъин ва интихобот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шартномаи молу мулк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озмун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интихобот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таъин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кормандони аз 18 сола хурд ба мўҳлатичандрўзитақвим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рухсат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дода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На камтар аз 30 рўзи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дар фасли тобистон ё  бо хоҳишионҳо дар дигар вақтибароионҳомувофиқ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На камтар аз 25 рўзи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дарфаслитобистонёбохоҳишионҳодардигарвақтибароионҳомувофиқ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На камтар аз 20 рўзи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дарфасли тобистон ё  бо хоҳишионҳодардигарвақтибароионҳомувофиқ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На камтар аз 10 рўзи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</w:t>
      </w:r>
      <w:r>
        <w:rPr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дарфаслитобистонёбохоҳишионҳодардигарвақтибароионҳомувофиқ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На камтар аз 15 рўзи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дарфаслитобистонёбохоҳишионҳодардигарвақти  барои онҳомувофиқ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кормандони давомияти ваќти кориашон ба меъёр гирифтанашуда чанд рўзи таќвимї рухсатии иловагї дода мешавад: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На камтар аз 10 рўзи таќвимїаааааааааааа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На камтар аз 11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На камтар аз 9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На камтар аз 7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На камтар аз 5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@79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корҳоиизофакор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ӣҷ</w:t>
      </w:r>
      <w:r w:rsidRPr="0035299D">
        <w:rPr>
          <w:b/>
          <w:sz w:val="28"/>
          <w:szCs w:val="28"/>
          <w:lang w:val="tg-Cyrl-TJ"/>
        </w:rPr>
        <w:t>албнамуданизанҳоиҳомила мумкин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Ба изофакор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ӣҷ</w:t>
      </w:r>
      <w:r w:rsidRPr="0035299D">
        <w:rPr>
          <w:sz w:val="28"/>
          <w:szCs w:val="28"/>
          <w:lang w:val="tg-Cyrl-TJ"/>
        </w:rPr>
        <w:t>албнамуданизани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омиладори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озат дода намешавад;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Ба изофакорї љалб намудани зани њомиладор иљозат дода 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Ба изофакорї љалб намудани занон иљозат дода 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Ба изофакорї љалб намудани занон иљозат дода намешавад;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корњои шабона зани њомиладорро љалб намудан мумкин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Мумкин нест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мумкин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дар ҳолатҳоиистистно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ба муддати 3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танҳобохоҳишизан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корњои шабона занњоро љалб намудан мумкин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Ба истиснои он соњањои хољагии халќ, ки ин хеле зарур 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мумкин нест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танҳомардон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албкардамешавад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мумкин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Ваќти истироњат  чист?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Ваќти истироњат  ваќте ба њисоб меравад, ки дар давоми он корманд тибќи ќонунгузории мењнатї аз иљрои вазифањои мењнатиаш озод мебошад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вақте,кидармуддатионкормандкоруфаъолиятмекунад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вақте,кидардавомионкорманд адои вазифа мекунад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Ваќти истироњат  ваќте ба њисоб меравад, ки дар давоми он корманд тибќи ќонунгузории мењнатї аз иљрои вазифањои мењнатиаш озод намебошад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Ваќти истироњат  ваќте ба њисоб меравад, ки дар давоми он корманд тибќи ќонунгузории граждан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аз иљрои вазифањои мењнатиаш озод намебошад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Вакти кор ба кадом намудњо људо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Ваќти кори кўтоњ, мўътадил ва нопурра;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Ваќти кори кўтоњ, мўътадил,пурра ва нопурра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Ваќти кори мўътадил ва нопурра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Ваќти кори кўтоњ ва  нопурра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Ваќти кори кўтоњ, мўътадил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Давомияти   кори маъюбон дар як рўз аз чанд соат иборат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Барои маъюбони коркунанда рўзи шаш соатаи кор бидуни кам кардани музди мењнат муќаррар карда мешавад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Барои маъюбони коркунанда рўзи як соатаи кор бидуни кам кардани музди мењнат муќаррар карда мешавад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Барои маъюбони коркунанда рўзи ду соатаи кор бидуни кам кардани музди мењнат муќаррар карда мешавад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Барои маъюбони коркунанда рўзи чор соатаи кор бидуни кам кардани музди мењнат муќаррар карда мешавад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Барои маъюбони коркунанда рўзи пан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 xml:space="preserve"> соатаи кор бидуни кам кардани музди мењнат муќаррар карда мешавад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Давомияти ваќти кори мўътадил дар як њафта аз чанд соат набояд зиёд бошад?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Аз 40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30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45соат;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37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Аз 35 соат;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Давомияти ваќти кори ноболиѓони аз синни 14 то 15 сола  дар як њафта љанд соатро ташкил медињад?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На зиёда аз  24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На зиёда аз  30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На зиёда аз  26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На зиёда аз  25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На зиёда аз  12 соат;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Дар сатҳи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умҳурияв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кадом намуди созишномаи баста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Созишномаи генерал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Созишномаи 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Созишномаиғайрисоҳав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Созишномаи минтақав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Давомнокии  рухсатии маъюбони гурўњи I ва II чанд рўзи таќвимиро ташкил медињад?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42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44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46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41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40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@89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Давомнокии ваќти кори гурўњи алоњидаи кормандон (духтурон, педагогњо ва дигарон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>, ки кори онњо бо шиддатї баланди эњсосотї, зењнї, асабї алоќаманд буда   (хусусияти хос дорад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>, дар як њафта чанд  соат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На бештар аз 35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На бештар аз 37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На бештар аз 36соат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На бештар аз 32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На бештар аз 30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  <w:lang w:val="tg-Cyrl-TJ"/>
        </w:rPr>
        <w:t>@90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Давомнокии истироњати њаррўза чанд соатро ташкил медињад?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На камтар аз 12 соат;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На камтар аз 14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На камтар аз 13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На камтар аз 11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На камтар аз 10соат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Давомнокии рухсатии асосии њарсолаи камтарин аз чанд рўзи таќвимї иборат аст?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Аз 24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25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26рўзи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21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Аз 20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Давомнокии рухсатии маъюбони гурўњи сеюм чанд рўзи таќвимиро ташкил медињад?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35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30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31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32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34 рўзи таќвимї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Давомнокии рухсатии омўзгорони муассисањои олї аз чанд рўзи таќвимї иборат аст?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Аз 28 то 56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23 то 51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25 то 50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26 то 55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Аз 27 то 56 рўзи таќвимї;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Давраи корношоямии муваќаттї ба давомнокии рухсатии њарсола дохил мегардад: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Дохил намегардад;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Дохил мегардад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мумкин гардад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аз иродаи корманд вобастааст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дохил шуданаш номумкин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арафаи рўзњои ид давомияти ваќти корї чанд соат кўтоњ карда мешавад</w:t>
      </w:r>
      <w:r>
        <w:rPr>
          <w:b/>
          <w:sz w:val="28"/>
          <w:szCs w:val="28"/>
          <w:lang w:val="tg-Cyrl-TJ"/>
        </w:rPr>
        <w:t xml:space="preserve">.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На зиёда аз 1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На зиёда аз 4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На зиёда аз 5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На зиёда аз 3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На зиёда аз 2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Давомияти изофакорї дар як сол набояд зиёда аз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120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160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150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130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110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давоми чанд ваќт пардохти кўмакпулї барои бекориро таваќќуф кунондан мумкин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То 3 моњ;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То 8 моњ;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То 4моњ;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То 5 моњ;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То 6 моњ;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давоми чанд сол пай дар пай пешнињод накардани  рухсатї манъ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Дар давоми 2 соли пай дар пай надодани рухсатии мењнатї манъ 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Дар давоми 6 соли пай дар пай надодани рухсатии мењнатї манъ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Дар давоми 5 соли пай дар пай надодани рухсатии мењнатї манъ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Дар давоми 4 соли пай дар пай надодани рухсатии мењнатї манъ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Дар давоми 3 соли пай дар пай надодани рухсатии мењнатї манъ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@99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кадом маќомот бањсњои мењнатї фардї, баррасї мегарданд?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Дар комиссия оид ба баррасии бањсњои мењнатї ва  судњо;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Дар прокуратура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Танҳодарсуд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Дар мақомотиҳокимиятидавлат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Дар комиссия оид ба баррасии бањсњои граждан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@100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Вақти кории шабона аз соати чанд оғоз мегардад?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Соати 22:00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Соати 21:00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Соати 23:00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Соати 22:30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Соати 20:00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@101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 сифати тарафҳоишартномаи (қарордоди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,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баромадменамояд:;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Корманд ва маъмурияти муассиса;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Корманд ва корфармо;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Соҳибкориинфирод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вамақомотиандоз;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амъиятисаҳом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васармоягузори хори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Шаҳрвандвароҳбарикорхона;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@102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Тағйир ёфтани шартномаи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, киборозигиикормандсуратмегирад, бокадомибораифодамеёбад?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ойивазкун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Табдили кор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кор дур кардан;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Изофакор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авобҳодурустмебошанд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@103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Нисбати кадом 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ҳишаҳрвандонсан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ишмуқарраркарданамешавад?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Нисбати шахсони синашон ба 15нарасида, мутахассисони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авон, ҳангомиқабулбакортариқиквотаваҳангомибакорқабулнамуданбатариқитабдиликор;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Нисбати шахсони синашон ба 18 нарасида, мутахассисони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авон, ҳангомиқабулбакортариқироххат ваҳангомибакорқабулнамуданбатариқитабдиликор;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Нисбати кормандоне, ки аз як кор ба кори дигар гузаронида мешаванд;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Нисбати занон ва маъюбон;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Нисбати шахсони синашон ба 18 расида, мутахассисони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авон, ҳангомиқабулбакортариқиозмунваҳангомибакорқабулнамуданбатариқитабдиликор;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@104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Қаблазистифодаиму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озотиинтизом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азкормандч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талабкардамешавад?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Хислатнома 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оикориқабл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Баёноти хатт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Гузориш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Ариза ба номи роҳбариташкилот;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Қарорииттифоқикасаба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@105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Шартҳои чавобгарии моддии кормандро муайян намоед: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Гуноҳ, зиёни бевоситаи 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Гуноҳ, рафтори зидди ҳуқуқ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робитаи сабаб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зиёни бевоситаи 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Фармони корфармо;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Робитаи сабаб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гуноҳ;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Қасд ё беэҳтиёт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106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Ҳолатҳои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авобгарии модд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озод намудани кормандро муайян намоед: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>Зарурати ниҳо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худмуҳофизат;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Қувваирафънопазир, таваккалиасоснокихо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заруратиниҳо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ёмудофиаизарур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rFonts w:ascii="MS Mincho" w:eastAsia="MS Mincho" w:hAnsi="MS Mincho" w:cs="MS Mincho" w:hint="eastAsia"/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Қувваи бартарафшаванда, таваккали қобили қабули хо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агидор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зарурати ниҳо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худмуҳофизат;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Худбовар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беэҳтиёт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 зарурати ниҳо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худмуҳофизат;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Чунин  ҳолатҳоро қонунгузор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накардааст</w:t>
      </w:r>
      <w:r>
        <w:rPr>
          <w:sz w:val="28"/>
          <w:szCs w:val="28"/>
        </w:rPr>
        <w:t>.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@107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Намудҳои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авобгарии моддиро муайян намоед: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Маҳдуд, </w:t>
      </w:r>
      <w:r w:rsidRPr="0035299D">
        <w:rPr>
          <w:sz w:val="28"/>
          <w:szCs w:val="28"/>
          <w:lang w:val="tg-Cyrl-TJ"/>
        </w:rPr>
        <w:t>ғайри</w:t>
      </w:r>
      <w:r w:rsidRPr="0035299D">
        <w:rPr>
          <w:sz w:val="28"/>
          <w:szCs w:val="28"/>
        </w:rPr>
        <w:t>расм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Пурра, </w:t>
      </w:r>
      <w:r w:rsidRPr="0035299D">
        <w:rPr>
          <w:sz w:val="28"/>
          <w:szCs w:val="28"/>
          <w:lang w:val="tg-Cyrl-TJ"/>
        </w:rPr>
        <w:t>нопурра ва коллектив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Пурра ва қисман;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Маҳдуд, пурра;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Бо фармони корфармо муқаррар мешаванд</w:t>
      </w:r>
      <w:r>
        <w:rPr>
          <w:sz w:val="28"/>
          <w:szCs w:val="28"/>
        </w:rPr>
        <w:t>.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108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Тартиби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уброни зиёни моддиро муайян намоед: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Бо ризояти корманд, бо амри корфармо;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Бо ризоияти корманд, бо амри корфармо ва бо тариқи суд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Бо қарори як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ояи корфармо ва иттифоқи касаба;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Бо тариқи суд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1E2C8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Бо фармони корфармо, бо тариқи суд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>.;</w:t>
      </w:r>
    </w:p>
    <w:p w:rsidR="00F86AF0" w:rsidRPr="00523897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523897"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109</w:t>
      </w:r>
      <w:r w:rsidRPr="00523897">
        <w:rPr>
          <w:b/>
          <w:sz w:val="28"/>
          <w:szCs w:val="28"/>
          <w:lang w:val="tg-Cyrl-TJ"/>
        </w:rPr>
        <w:t>.  Намудҳои баҳсҳои меҳнатиро муайян намоед:</w:t>
      </w:r>
    </w:p>
    <w:p w:rsidR="00F86AF0" w:rsidRPr="00523897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$A)</w:t>
      </w:r>
      <w:r w:rsidRPr="00523897">
        <w:rPr>
          <w:sz w:val="28"/>
          <w:szCs w:val="28"/>
          <w:lang w:val="tg-Cyrl-TJ"/>
        </w:rPr>
        <w:t xml:space="preserve">  Баҳсҳои меҳнатии фард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$B) Баҳсҳои меҳнатии коллектив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 xml:space="preserve"> ва фард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Омехта, расм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Индивидуал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омехта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110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Барои кормандони шароити кориашон номусоид ва барои саломат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хатарнок, кадом намуди вақти 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муқаррар карда мешавад?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Вақти кори 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ътадил;</w:t>
      </w:r>
    </w:p>
    <w:p w:rsidR="00F86AF0" w:rsidRPr="005672FE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>Вақти кори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тоҳ ва ба меъёр гирифтанашуда</w:t>
      </w:r>
      <w:r w:rsidRPr="005672FE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>Вақти кори нопурра;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Онро тарафҳои 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муқаррар менамоянд;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Вақти кори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тоҳ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111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Тартиби муқаррар намудани вақти нопурраи корро аниқ намоед: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Дар асоси муқаррароти шартномаи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Бо созишномаи байни корманд ва корфармо;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Тибқи 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Бо қарори як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ояи иттифоқи касаба ва корфармо;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Бо қарори мақомоти болоии корхона</w:t>
      </w:r>
      <w:r>
        <w:rPr>
          <w:sz w:val="28"/>
          <w:szCs w:val="28"/>
        </w:rPr>
        <w:t>.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112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Давомияти вақти кори 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ътадил дар як ҳафта аз чанд соат набояд зиёд бошад?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Аз 41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Аз 40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Аз 36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На зиёда аз 35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Аз 43 соат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@113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Давомияти вақти кори маъюбон дар як 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 аз чанд соат иборат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Аз  8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Барои маъюбони коркунанда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шаш соатаи кор бидуни кам кардани музди меҳнат муқаррар карда мешавад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Аз  5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Бо қарори як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ояи корфармо ва иттифоқи касаба муқаррар мегардад;</w:t>
      </w:r>
    </w:p>
    <w:p w:rsidR="00F86AF0" w:rsidRPr="0035299D" w:rsidRDefault="00F86AF0" w:rsidP="00FA7364">
      <w:pPr>
        <w:pStyle w:val="BodyText2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Аз 7 соат;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@114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Давом</w:t>
      </w:r>
      <w:r w:rsidRPr="0035299D">
        <w:rPr>
          <w:b/>
          <w:sz w:val="28"/>
          <w:szCs w:val="28"/>
          <w:lang w:val="tg-Cyrl-TJ"/>
        </w:rPr>
        <w:t>ияти вақти кории 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ътадил дар як 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з аз чанд соат иборат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На камтар аз 16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На камтар аз 8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На зиёда аз 10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Бо созиши тарафҳо муқаррар карда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На зиёда аз 14 соат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115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зи истироҳати умумиро муайян намоед: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зи якшанбе;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зи шанбе ва якшанбе;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 xml:space="preserve">зи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умъа;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зи истироҳати умум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бо созиши тарафҳо муқаррар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 xml:space="preserve">зи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умъа ва якшанбе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@116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Рухсатии э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од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ба кадом мақсад пешниҳод мешавад?</w:t>
      </w:r>
    </w:p>
    <w:p w:rsidR="00F86AF0" w:rsidRPr="00B73590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B73590">
        <w:rPr>
          <w:sz w:val="28"/>
          <w:szCs w:val="28"/>
          <w:lang w:val="tg-Cyrl-TJ"/>
        </w:rPr>
        <w:t xml:space="preserve"> Барои сафари илм</w:t>
      </w:r>
      <w:r w:rsidRPr="00B73590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B73590">
        <w:rPr>
          <w:sz w:val="28"/>
          <w:szCs w:val="28"/>
          <w:lang w:val="tg-Cyrl-TJ"/>
        </w:rPr>
        <w:t>-э</w:t>
      </w:r>
      <w:r w:rsidRPr="00B73590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B73590">
        <w:rPr>
          <w:sz w:val="28"/>
          <w:szCs w:val="28"/>
          <w:lang w:val="tg-Cyrl-TJ"/>
        </w:rPr>
        <w:t>од</w:t>
      </w:r>
      <w:r w:rsidRPr="00B73590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B73590">
        <w:rPr>
          <w:sz w:val="28"/>
          <w:szCs w:val="28"/>
          <w:lang w:val="tg-Cyrl-TJ"/>
        </w:rPr>
        <w:t>, навиштани китобҳои дарс</w:t>
      </w:r>
      <w:r w:rsidRPr="00B73590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Барои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рои корҳои рисолав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навиштани китобҳои дарс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ва дар дигар </w:t>
      </w:r>
    </w:p>
    <w:p w:rsidR="00F86AF0" w:rsidRPr="0035299D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ҳолатҳое, ки қонунгузор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муайян намудааст;</w:t>
      </w:r>
    </w:p>
    <w:p w:rsidR="00F86AF0" w:rsidRPr="0035299D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Барои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рои корҳои рисолав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навиштани китобҳои дарс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rFonts w:ascii="MS Mincho" w:eastAsia="MS Mincho" w:hAnsi="MS Mincho" w:cs="MS Mincho" w:hint="eastAsia"/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Барои навиштани китобҳои дарс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Барои ба мактаби 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дохил шудан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@117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Давомияти вақти 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барои кормандони аз 14-16 сола дар як 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 xml:space="preserve">з аз чанд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 xml:space="preserve">      соат </w:t>
      </w:r>
      <w:r w:rsidRPr="0035299D">
        <w:rPr>
          <w:b/>
          <w:sz w:val="28"/>
          <w:szCs w:val="28"/>
        </w:rPr>
        <w:t>иборат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Аз 2 </w:t>
      </w:r>
      <w:r w:rsidRPr="0035299D">
        <w:rPr>
          <w:sz w:val="28"/>
          <w:szCs w:val="28"/>
          <w:lang w:val="tg-Cyrl-TJ"/>
        </w:rPr>
        <w:t>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2,5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5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6 соат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$E)  Аз 7 соат;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@118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азои интизом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ч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тавр татбиқ мегардад?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корманд бо қабули санад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корфармо бо роҳи қабули санад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 xml:space="preserve">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суд татбиқ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 xml:space="preserve">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прокурор татбиқ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бо созиши тарафҳо татбиқ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@119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кормандони давомияти вақти кориашон ба меъёр гирифтанашуда чанд 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зи тақвим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рухсатии иловаг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дода мешавад: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На камтар аз 15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На камтар аз 10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На камтар аз 18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Миқдори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зҳои рухсатии иловаг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бо созиши тарафҳо  муқаррар карда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На камтар аз 12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120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Вақти кори ба меъёр гирифтанашуда ин: 1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ре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аи вақти 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мебошад; 2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вақти кори нопурра мебошад; 3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вақти кори чандир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мебошад; 4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вақти кори нопурра мебошад: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1; 2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2;3;4</w:t>
      </w:r>
      <w:r>
        <w:rPr>
          <w:sz w:val="28"/>
          <w:szCs w:val="28"/>
        </w:rPr>
        <w:t>.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F86AF0" w:rsidRPr="001E2C8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1;3</w:t>
      </w:r>
      <w:r>
        <w:rPr>
          <w:sz w:val="28"/>
          <w:szCs w:val="28"/>
        </w:rPr>
        <w:t>.;</w:t>
      </w:r>
    </w:p>
    <w:p w:rsidR="00F86AF0" w:rsidRPr="001E2C8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1</w:t>
      </w:r>
      <w:r>
        <w:rPr>
          <w:sz w:val="28"/>
          <w:szCs w:val="28"/>
        </w:rPr>
        <w:t>.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3;4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121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Дар соли аввали 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ба корманд баъд аз чанд моҳ рухсат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дода мешавад?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Тибқи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адвали  пешниҳоди рухсатиҳо;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На барвақтар аз 11 моҳи 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Баъд аз 6 моҳи 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Баъд аз 12 моҳи 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Баъд аз 10 моҳикор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122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Дар давоми чанд сол пай дар пай пешниҳод накардани  рухсат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манъ аст?</w:t>
      </w:r>
    </w:p>
    <w:p w:rsidR="00F86AF0" w:rsidRPr="0035299D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Дар давоми 3 соли пай дар пай надодани рухсатии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манъ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Дар давоми 2 соли пай дар пай надодани рухсатии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манъ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Дар давоми 4 соли пай дар пай надодани рухсатии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манъ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Дар давоми 1,5 соли пай дар пай надодани рухсатии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манъ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авобҳо дуруст мебошанд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123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Тартиби ба қисмхо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удо намудани рухсатиро муайян намоед: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Бо созиши корфармо ва мақомоти намояндагии кормандони корхона  рухсатиро ба қисмҳо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удо намудан 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Бо мувофиқаи корманд ва корфармо рухсатиро ба қисмҳо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удо кардан 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Рухсатиро ба қисмҳо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удо намудан мумкин нест;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Бо қарори иттифоқи касаба рухсатиро ба қисмхо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удо намудан 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Рухсат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бо амри корфармо ба қисмҳо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удо карда мешаванд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124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Оё бе розигии  корманд,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ро аз рухсат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боз хондан мумкин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Аз рухсат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бозхонд намудан танхо бо амри корфармо сурат мегирад;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Аз рухсати бозхондан танхо бо розигии корманд 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Агар дар шартномаи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шуда бошад;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>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авобҳо нодуруст мебошанд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125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Давомнокии рухсатии ом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згорони муассисаҳои ол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аз чанд 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иборат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Аз 24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Аз 28 то 56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Аз 1 моҳи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дар фасли тобистон;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Аз 24 то 30 рузи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Аз 2 моҳи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Рухсатии таълим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ба кадом намуд рухсатиҳо дохил мешавад?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Ба рухсатии э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Ба рухсатии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Ба рухсатии бе нигоҳ дошт</w:t>
      </w:r>
      <w:r w:rsidRPr="0035299D">
        <w:rPr>
          <w:sz w:val="28"/>
          <w:szCs w:val="28"/>
          <w:lang w:val="tg-Cyrl-TJ"/>
        </w:rPr>
        <w:t>а</w:t>
      </w:r>
      <w:r w:rsidRPr="0035299D">
        <w:rPr>
          <w:sz w:val="28"/>
          <w:szCs w:val="28"/>
        </w:rPr>
        <w:t>ни музди меҳнат;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Ба рухсатии иловаг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 рухсатии ҳарсолаи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127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</w:t>
      </w:r>
      <w:r w:rsidRPr="0035299D">
        <w:rPr>
          <w:b/>
          <w:sz w:val="28"/>
          <w:szCs w:val="28"/>
          <w:lang w:val="tg-Cyrl-TJ"/>
        </w:rPr>
        <w:t>Рухсатии меҳнатии ҳарсолаи пардохтшаванда аз кадом рухсат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иборат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B73590">
        <w:rPr>
          <w:sz w:val="28"/>
          <w:szCs w:val="28"/>
          <w:lang w:val="tg-Cyrl-TJ"/>
        </w:rPr>
        <w:t xml:space="preserve"> </w:t>
      </w:r>
      <w:r w:rsidRPr="0035299D">
        <w:rPr>
          <w:sz w:val="28"/>
          <w:szCs w:val="28"/>
          <w:lang w:val="tg-Cyrl-TJ"/>
        </w:rPr>
        <w:t>рухсатии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рухсатии меҳнатии асосии ҳарсолаи камтарин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рухсатии э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рухсат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барои таҳсил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комилан дуруст мебошанд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128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</w:t>
      </w:r>
      <w:r w:rsidRPr="0035299D">
        <w:rPr>
          <w:b/>
          <w:sz w:val="28"/>
          <w:szCs w:val="28"/>
          <w:lang w:val="tg-Cyrl-TJ"/>
        </w:rPr>
        <w:t>Оё иваз кардани рухсатии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ба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уброни 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мумкин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Инро кодекс танзим накардааст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мумкин нест,ба ғайр ҳолатҳое,ки кодекс муқаррар кардааст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  <w:lang w:val="tg-Cyrl-TJ"/>
        </w:rPr>
        <w:t>мумкин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  <w:lang w:val="tg-Cyrl-TJ"/>
        </w:rPr>
        <w:t>қисман иваз намудан мумкин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дар ягон ҳолат мумкин нест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@129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Оё ба андозаи ҳадди ақали музди меҳнат пардохтҳои иловаг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ва изофапул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дохил мешаванд?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>Бо созиши тарафҳо дохил шуданашон 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>Дохил намешаванд;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Дохил мешаванд;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Агар ин ҳолат  дар шартномаи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шуда бошад;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Агар дар ин бора амри корфармо бошад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130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Ҳиссаи доимии музди меҳнат аз кадом ҳиссаҳо иборат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Аз иловапулиҳо ва маблағҳои  ҳавасмандгардон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Аз ҳиссаи соатбайъ ва ё моҳонаи меъёрҳои тариф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Аз мукофотпулҳо;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убронпулиҳо;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Аз иловапулиҳо ва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>
        <w:rPr>
          <w:sz w:val="28"/>
          <w:szCs w:val="28"/>
        </w:rPr>
        <w:t xml:space="preserve">убронпулиҳо;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131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Пардохти изофакор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ба кадом андоза сурат мегирад?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Ба  андозаи се каратаи музди  музди меҳнат;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 На камтар аз нархномаи дукаратаи корбайъ ва на камтар аз меъёри дукаратаи соатбайъ;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Бо созиши тарафҳо муайян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Тибқи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адвали штат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муқаррар карда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Бо қарори мақомоти намояндагии кормандон муайян мешавад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132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</w:t>
      </w:r>
      <w:r w:rsidRPr="0035299D">
        <w:rPr>
          <w:b/>
          <w:sz w:val="28"/>
          <w:szCs w:val="28"/>
          <w:lang w:val="tg-Cyrl-TJ"/>
        </w:rPr>
        <w:t>Ба кадом андоза музди кори шабона пардохт карда мешавад?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 андозаи на камтар 2 баробари меъёри муқарраршуда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  <w:lang w:val="tg-Cyrl-TJ"/>
        </w:rPr>
        <w:t>Ба андозаи на камтар 1,5 баробари  меъёри муқарраршуда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 андозаи на камтар 5,5 баробари  меъёри муқарраршуда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 андозаи на камтар 4 баробари  меъёри муқарраршуда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 андозаи на камтар 3,5 баробари  меъёри муқарраршуда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133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Нигоҳ доштани маблағ аз музди мехнат мумкин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Мумкин нест;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Танҳо дар  ҳолатҳои муқаррарнамудаи қонунгузории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умҳурии 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икистон 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>Мумкин аст, агар амри корфармо ву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уд дошта бошад;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Агар дар 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шуда бошад;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Бо созиши тарафҳо мумкин аст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134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 кормандони аз 18 сола хурд ба 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ҳлати чанд 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рухсат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дода мешавад?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Ба 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ҳлати 45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На камтар аз 30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дар фасли тобистон ё,  бо хоҳиши онҳо дар дигар вақти  барои онҳо мувофиқ;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>Ба 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ҳлати 1 моҳи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 xml:space="preserve"> 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На камтар аз 24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 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ҳлати 35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@135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Шартномаи меҳнатиро бо ташаббуси корфармо бо ноболиғон қатъ намудан мумкин аст: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>Танҳо бо розигии волидайни корманди ноболиғ;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>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Танҳо бо мувофиқаи мақоми маҳаллии меҳнат ва шуғли аҳол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комиссияи оид ба корҳои ноболиғон;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Бо ризоияти мақомоти васоят ва парастор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Бо созиши тарафҳо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Оё кормандони ноболиғро ба корҳои вазнин ва шароиташон зарарноку хатарнок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алб намудан мумкин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Танҳо бо ризоияти мақомоти васоят ва парастор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Манъ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Бо розигии волидайни корманди ноболиғ;</w:t>
      </w:r>
    </w:p>
    <w:p w:rsidR="00F86AF0" w:rsidRPr="001A2793" w:rsidRDefault="00F86AF0" w:rsidP="00FA7364">
      <w:pPr>
        <w:tabs>
          <w:tab w:val="left" w:pos="1200"/>
        </w:tabs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>Бо созиши тарафҳо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Бо розигии комиссия оид ба корҳои ноболиғон мумкин аст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137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>Соҳибкори инфирод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ин: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Соҳибкорон шахсони воқеие мебошанд,ки аз лаҳзаи бақайдигрии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ба сифати соҳибкорони 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бо таъсиси шахси 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тибқи патент ё шаҳодатнома ба фаъолияти соҳибкор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машғул мешаванд;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Соҳибкорони 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шахсони воқеие мебошанд,ки аз лаҳзаи бақайдигрии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ба сифати соҳибкорони 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бе таъсиси шахси 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тибқи патент ё шаҳодатнома ба фаъолияти соҳибкор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машғул мешаванд</w:t>
      </w:r>
      <w:r>
        <w:rPr>
          <w:sz w:val="28"/>
          <w:szCs w:val="28"/>
          <w:lang w:val="tg-Cyrl-TJ"/>
        </w:rPr>
        <w:t>.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Соҳибкорони 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шахсони ҳуқуқие мебошанд,ки аз лаҳзаи бақайдигрии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ба сифати соҳибкорони 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бе таъсиси шахси 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тибқи патент ё шаҳодатнома ба фаъолияти соҳибкор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машғул мешаванд;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Соҳибкорони 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шахсони ҳуқуқие мебошанд,ки аз лаҳзаи бақайдигрии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ба сифати соҳибкорони инфирод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бо таъсиси шахси 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тибқи патент ё шаҳодатнома ба фаъолияти соҳибкор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машғул мешаванд;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@138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Аз синни чандсолаг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шаҳрванд бекор эътироф шуданаш мумкин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Аз лаҳзаи фаро расидани қобилияти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Аз синни 15 солаг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>Аз синни 18 солаг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Аз синни 21 солаг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Аз лаҳзаи ба балоғат расидан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139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Оё маъюбонро ба кори изофа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алб намудан мумкин аст?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Тамоми  кормандонро ба 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 намудан мумкин аст;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Маъюбон ба 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 карда намешаванд;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Кормандон дар ҳолати зарурати истеҳсол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ба 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 карда мешаванд;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Танҳо бо ризоияти худашон, агар чунин корҳо бо нишондодҳои тибб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барояшон манъ нашуда бошанд;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Танҳо маъюбони гур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ҳи якум ва дуюм ба 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 карда намешаванд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@140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 сафари хизмати фиристодани заноне, ки к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даки то 3 сола доранд 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озат дода мешавад?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Дар асоси 118 Кодекси меҳнат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озат дода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Ба сафари хизмати фиристонидани зани ҳомиладор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озат дода намешавад;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Дар асоси амри корфармо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озат дода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>Бо хоҳиши онҳо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озат дода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Дар асоси қарори Иттифоқи касаба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озат дода мешавад</w:t>
      </w:r>
      <w:r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141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Барои занҳои ҳомиладор рухсатии то таваллуд чанд 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зи тақвимиро ташкил медиҳад?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71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70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110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80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rFonts w:ascii="MS Mincho" w:eastAsia="MS Mincho" w:hAnsi="MS Mincho" w:cs="MS Mincho" w:hint="eastAsia"/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86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142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Барои занҳои ҳомиладор рухсатии баъд аз таваллуд чанд 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зи тақвимиро ташкил медиҳад?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80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Ба занони ҳомила  баъди таваллуд ҳафтод (дар ҳолати таваллуди мушкил ҳаштоду шаш ва таваллуди ду ва ё зиёда тифл-як саду даҳ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рухсат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дода, барояшон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аз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и суғуртаи давлатии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пардохта мешавад;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85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110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70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>.</w:t>
      </w:r>
      <w:r>
        <w:rPr>
          <w:sz w:val="28"/>
          <w:szCs w:val="28"/>
          <w:lang w:val="tg-Cyrl-TJ"/>
        </w:rPr>
        <w:t>;</w:t>
      </w:r>
      <w:r>
        <w:rPr>
          <w:sz w:val="28"/>
          <w:szCs w:val="28"/>
        </w:rPr>
        <w:t xml:space="preserve"> </w:t>
      </w:r>
    </w:p>
    <w:p w:rsidR="00F86AF0" w:rsidRPr="0035299D" w:rsidRDefault="00F86AF0" w:rsidP="00FA7364">
      <w:pPr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143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Кадом танаффусҳои дар давоми 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зи 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ба кормандон пешниҳодшаванда ба вақти 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дохил карда мешавад?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Танаффус барои дамгир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х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рокх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Танаффусҳо барои истироҳат, гармшав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салқиншав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хушкондани сару либос, варзиши истеҳсол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маконидани тифл</w:t>
      </w:r>
      <w:r>
        <w:rPr>
          <w:sz w:val="28"/>
          <w:szCs w:val="28"/>
        </w:rPr>
        <w:t xml:space="preserve">. </w:t>
      </w:r>
      <w:r w:rsidRPr="0035299D">
        <w:rPr>
          <w:sz w:val="28"/>
          <w:szCs w:val="28"/>
        </w:rPr>
        <w:t>Танаффусҳо барои х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рокхур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гармшав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Танаффусҳо барои гармшав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салқиншав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ва х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рокхур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Танаффусҳои байни сменав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Танаффусҳо барои х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рокхур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rFonts w:ascii="MS Mincho" w:eastAsia="MS Mincho" w:hAnsi="MS Mincho" w:cs="MS Mincho" w:hint="eastAsia"/>
          <w:sz w:val="28"/>
          <w:szCs w:val="28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144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Оё барои дар  ду ё якчанд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rFonts w:ascii="Times New Roman" w:hAnsi="Times New Roman"/>
          <w:b/>
          <w:sz w:val="28"/>
          <w:szCs w:val="28"/>
        </w:rPr>
        <w:t xml:space="preserve">ой кор кардан розигии корфармо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rFonts w:ascii="Times New Roman" w:hAnsi="Times New Roman"/>
          <w:b/>
          <w:sz w:val="28"/>
          <w:szCs w:val="28"/>
        </w:rPr>
        <w:t>ои кори асос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 xml:space="preserve"> талаб карда мешавад?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 Бидуни розигии корфармо, корманд ҳақ надорад дар ду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rFonts w:ascii="Times New Roman" w:hAnsi="Times New Roman"/>
          <w:sz w:val="28"/>
          <w:szCs w:val="28"/>
        </w:rPr>
        <w:t>ой кор кунад;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 xml:space="preserve"> Барои дар ду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rFonts w:ascii="Times New Roman" w:hAnsi="Times New Roman"/>
          <w:sz w:val="28"/>
          <w:szCs w:val="28"/>
        </w:rPr>
        <w:t xml:space="preserve">ой кор кардан розигии корфармо аз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rFonts w:ascii="Times New Roman" w:hAnsi="Times New Roman"/>
          <w:sz w:val="28"/>
          <w:szCs w:val="28"/>
        </w:rPr>
        <w:t>ойи кори асос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  <w:lang w:val="tg-Cyrl-TJ"/>
        </w:rPr>
        <w:t>талаб карда намешавад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Барои дар ду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ой кор кардан, розигии корфармо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rFonts w:ascii="Times New Roman" w:hAnsi="Times New Roman"/>
          <w:sz w:val="28"/>
          <w:szCs w:val="28"/>
          <w:lang w:val="tg-Cyrl-TJ"/>
        </w:rPr>
        <w:t>ои кори асос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rFonts w:ascii="Times New Roman" w:hAnsi="Times New Roman"/>
          <w:sz w:val="28"/>
          <w:szCs w:val="28"/>
          <w:lang w:val="tg-Cyrl-TJ"/>
        </w:rPr>
        <w:t>ҳатм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мебошад;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sz w:val="28"/>
          <w:szCs w:val="28"/>
        </w:rPr>
        <w:t>$D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5299D">
        <w:rPr>
          <w:rFonts w:ascii="Times New Roman" w:hAnsi="Times New Roman"/>
          <w:sz w:val="28"/>
          <w:szCs w:val="28"/>
        </w:rPr>
        <w:t xml:space="preserve"> Ин бо созиши тарафҳо баррас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мешавад;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 xml:space="preserve"> Агар дар шартномаи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шуда бошад</w:t>
      </w:r>
      <w:r>
        <w:rPr>
          <w:rFonts w:ascii="Times New Roman" w:hAnsi="Times New Roman"/>
          <w:sz w:val="28"/>
          <w:szCs w:val="28"/>
          <w:lang w:val="tg-Cyrl-TJ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145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Оё занҳои ҳомила ҳуқуқи дар ду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rFonts w:ascii="Times New Roman" w:hAnsi="Times New Roman"/>
          <w:b/>
          <w:sz w:val="28"/>
          <w:szCs w:val="28"/>
        </w:rPr>
        <w:t>ой кор карданро доранд?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Агар дар шартномаи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шуда бошад;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 xml:space="preserve"> Дар ду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rFonts w:ascii="Times New Roman" w:hAnsi="Times New Roman"/>
          <w:sz w:val="28"/>
          <w:szCs w:val="28"/>
        </w:rPr>
        <w:t>ой кор кардани зани ҳомила манъ аст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35299D">
        <w:rPr>
          <w:rFonts w:ascii="Times New Roman" w:hAnsi="Times New Roman"/>
          <w:sz w:val="28"/>
          <w:szCs w:val="28"/>
        </w:rPr>
        <w:t xml:space="preserve"> Танҳо бо розигии зани ҳомиладор мумкин аст;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sz w:val="28"/>
          <w:szCs w:val="28"/>
        </w:rPr>
        <w:t>$D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5299D">
        <w:rPr>
          <w:rFonts w:ascii="Times New Roman" w:hAnsi="Times New Roman"/>
          <w:sz w:val="28"/>
          <w:szCs w:val="28"/>
        </w:rPr>
        <w:t xml:space="preserve"> Агар 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ҳлати ҳомиладор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аз 31 ҳафта нагузашта бошад;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>Агар қарори мақомоти боло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ву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rFonts w:ascii="Times New Roman" w:hAnsi="Times New Roman"/>
          <w:sz w:val="28"/>
          <w:szCs w:val="28"/>
        </w:rPr>
        <w:t>уд дошта бошад;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146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rFonts w:ascii="Times New Roman" w:hAnsi="Times New Roman"/>
          <w:b/>
          <w:sz w:val="28"/>
          <w:szCs w:val="28"/>
        </w:rPr>
        <w:t>ҳлати муро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rFonts w:ascii="Times New Roman" w:hAnsi="Times New Roman"/>
          <w:b/>
          <w:sz w:val="28"/>
          <w:szCs w:val="28"/>
        </w:rPr>
        <w:t>иат намудан ба комиссия оид ба ҳалли баҳсҳои меҳнатиро муайян намоед: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Якмоҳ;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>3 моҳ;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35299D">
        <w:rPr>
          <w:rFonts w:ascii="Times New Roman" w:hAnsi="Times New Roman"/>
          <w:sz w:val="28"/>
          <w:szCs w:val="28"/>
        </w:rPr>
        <w:t xml:space="preserve"> 2 моҳ;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sz w:val="28"/>
          <w:szCs w:val="28"/>
        </w:rPr>
        <w:t>$</w:t>
      </w:r>
      <w:r w:rsidRPr="0035299D">
        <w:rPr>
          <w:rFonts w:ascii="Times New Roman" w:hAnsi="Times New Roman"/>
          <w:sz w:val="28"/>
          <w:szCs w:val="28"/>
          <w:lang w:val="en-US"/>
        </w:rPr>
        <w:t>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5299D">
        <w:rPr>
          <w:rFonts w:ascii="Times New Roman" w:hAnsi="Times New Roman"/>
          <w:sz w:val="28"/>
          <w:szCs w:val="28"/>
        </w:rPr>
        <w:t xml:space="preserve"> 10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 xml:space="preserve"> 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ҳлатмуайяннашудааст</w:t>
      </w:r>
      <w:r>
        <w:rPr>
          <w:rFonts w:ascii="Times New Roman" w:hAnsi="Times New Roman"/>
          <w:sz w:val="28"/>
          <w:szCs w:val="28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147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Оёҳангомиқатънамуданишартномаимеҳнат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>бароипрогул, дарҳолатимаст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>бакоромаданрозигиикумитаииттифоқикасабазарураст?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Зарураст;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>Агардоданичунинрозиг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даршартномаимеҳнат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шудабошад;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Зарур нест;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 w:rsidRPr="0035299D">
        <w:rPr>
          <w:rFonts w:ascii="Times New Roman" w:hAnsi="Times New Roman"/>
          <w:sz w:val="28"/>
          <w:szCs w:val="28"/>
          <w:lang w:val="tg-Cyrl-TJ"/>
        </w:rPr>
        <w:t>$D</w:t>
      </w:r>
      <w:r>
        <w:rPr>
          <w:rFonts w:ascii="Times New Roman" w:hAnsi="Times New Roman"/>
          <w:sz w:val="28"/>
          <w:szCs w:val="28"/>
          <w:lang w:val="tg-Cyrl-TJ"/>
        </w:rPr>
        <w:t xml:space="preserve">) 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Агар додани чунин розиг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дар қоидаҳои тартиботи дохилии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шуда бошад;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 xml:space="preserve"> Агар додани чунин розиг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дар шартномаи коллектив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пешбин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шуда бошад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148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rFonts w:ascii="Times New Roman" w:hAnsi="Times New Roman"/>
          <w:b/>
          <w:sz w:val="28"/>
          <w:szCs w:val="28"/>
        </w:rPr>
        <w:t>ҳлати кушодани дафтарчаи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 xml:space="preserve">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rFonts w:ascii="Times New Roman" w:hAnsi="Times New Roman"/>
          <w:b/>
          <w:sz w:val="28"/>
          <w:szCs w:val="28"/>
        </w:rPr>
        <w:t>ониби корфармо</w:t>
      </w:r>
      <w:r w:rsidRPr="0035299D">
        <w:rPr>
          <w:rFonts w:ascii="Times New Roman" w:hAnsi="Times New Roman"/>
          <w:sz w:val="28"/>
          <w:szCs w:val="28"/>
        </w:rPr>
        <w:t>:</w:t>
      </w:r>
    </w:p>
    <w:p w:rsidR="00F86AF0" w:rsidRPr="001A2793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На камтар аз 10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F86AF0" w:rsidRPr="001A2793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 w:rsidRPr="001A2793">
        <w:rPr>
          <w:rFonts w:ascii="Times New Roman" w:hAnsi="Times New Roman"/>
          <w:sz w:val="28"/>
          <w:szCs w:val="28"/>
          <w:lang w:val="tg-Cyrl-TJ"/>
        </w:rPr>
        <w:t>$B)  Корфармо вазифадор аст, ба ҳамаи кормандоне, ки дар ташкилот зиёда аз 5 р</w:t>
      </w:r>
      <w:r w:rsidRPr="001A2793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1A2793">
        <w:rPr>
          <w:rFonts w:ascii="Times New Roman" w:hAnsi="Times New Roman"/>
          <w:sz w:val="28"/>
          <w:szCs w:val="28"/>
          <w:lang w:val="tg-Cyrl-TJ"/>
        </w:rPr>
        <w:t>з кор кардан, дафтарчаҳои меҳнат</w:t>
      </w:r>
      <w:r w:rsidRPr="001A2793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1A2793">
        <w:rPr>
          <w:rFonts w:ascii="Times New Roman" w:hAnsi="Times New Roman"/>
          <w:sz w:val="28"/>
          <w:szCs w:val="28"/>
          <w:lang w:val="tg-Cyrl-TJ"/>
        </w:rPr>
        <w:t xml:space="preserve"> кушояд; 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35299D">
        <w:rPr>
          <w:rFonts w:ascii="Times New Roman" w:hAnsi="Times New Roman"/>
          <w:sz w:val="28"/>
          <w:szCs w:val="28"/>
        </w:rPr>
        <w:t xml:space="preserve"> На зиёда аз 3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sz w:val="28"/>
          <w:szCs w:val="28"/>
        </w:rPr>
        <w:t>$D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5299D">
        <w:rPr>
          <w:rFonts w:ascii="Times New Roman" w:hAnsi="Times New Roman"/>
          <w:sz w:val="28"/>
          <w:szCs w:val="28"/>
        </w:rPr>
        <w:t xml:space="preserve"> Дар давоми 14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>Дар давоми 1 моҳ;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149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Ҳакамияти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 xml:space="preserve"> дар кадом ҳолат таъсис дода мешаванд?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Баҳри баррасии баҳсҳои меҳнатии инфирод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 xml:space="preserve"> Баҳри баррасии баҳсҳо оид ба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ёнидани музди меҳнат;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35299D">
        <w:rPr>
          <w:rFonts w:ascii="Times New Roman" w:hAnsi="Times New Roman"/>
          <w:sz w:val="28"/>
          <w:szCs w:val="28"/>
        </w:rPr>
        <w:t xml:space="preserve"> Баҳри баррасии баҳсҳои коллективии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sz w:val="28"/>
          <w:szCs w:val="28"/>
        </w:rPr>
        <w:t>$D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5299D">
        <w:rPr>
          <w:rFonts w:ascii="Times New Roman" w:hAnsi="Times New Roman"/>
          <w:sz w:val="28"/>
          <w:szCs w:val="28"/>
        </w:rPr>
        <w:t xml:space="preserve"> Баҳри баррасии баҳсҳои интизом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 xml:space="preserve"> Баҳри баррасии баҳсҳои модд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150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Баҳсҳои меҳнатии фард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 xml:space="preserve">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rFonts w:ascii="Times New Roman" w:hAnsi="Times New Roman"/>
          <w:b/>
          <w:sz w:val="28"/>
          <w:szCs w:val="28"/>
        </w:rPr>
        <w:t>ониби кадом мақомотҳо баррас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 xml:space="preserve"> карда мешаванд?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Ҳакамияти 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; миёнарав;</w:t>
      </w:r>
    </w:p>
    <w:p w:rsidR="00F86AF0" w:rsidRPr="001A2793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>Комиссия оид ба баҳсҳои меҳнатии фард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, мақомоти суд</w:t>
      </w:r>
      <w:r>
        <w:rPr>
          <w:rFonts w:ascii="Times New Roman" w:hAnsi="Times New Roman"/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 w:rsidRPr="00523897">
        <w:rPr>
          <w:rFonts w:ascii="Times New Roman" w:hAnsi="Times New Roman"/>
          <w:sz w:val="28"/>
          <w:szCs w:val="28"/>
          <w:lang w:val="tg-Cyrl-TJ"/>
        </w:rPr>
        <w:t>$C) Мақомоти иттифоқи касаба;</w:t>
      </w:r>
    </w:p>
    <w:p w:rsidR="00F86AF0" w:rsidRPr="00523897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 w:rsidRPr="00523897">
        <w:rPr>
          <w:rFonts w:ascii="Times New Roman" w:hAnsi="Times New Roman"/>
          <w:sz w:val="28"/>
          <w:szCs w:val="28"/>
          <w:lang w:val="tg-Cyrl-TJ"/>
        </w:rPr>
        <w:t>$D)  Ҳакамияти меҳнат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rFonts w:ascii="Times New Roman" w:hAnsi="Times New Roman"/>
          <w:sz w:val="28"/>
          <w:szCs w:val="28"/>
          <w:lang w:val="tg-Cyrl-TJ"/>
        </w:rPr>
        <w:t>, миёнарав, мақомоти суд;</w:t>
      </w:r>
    </w:p>
    <w:p w:rsidR="00F86AF0" w:rsidRPr="00523897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>$E)</w:t>
      </w:r>
      <w:r w:rsidRPr="00523897">
        <w:rPr>
          <w:rFonts w:ascii="Times New Roman" w:hAnsi="Times New Roman"/>
          <w:sz w:val="28"/>
          <w:szCs w:val="28"/>
          <w:lang w:val="tg-Cyrl-TJ"/>
        </w:rPr>
        <w:t xml:space="preserve">  Мақомоти иттифоқи касаба; комиссия оид ба баҳсҳои меҳнатии фард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ӣ;</w:t>
      </w:r>
    </w:p>
    <w:p w:rsidR="00F86AF0" w:rsidRPr="00523897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  <w:lang w:val="tg-Cyrl-TJ"/>
        </w:rPr>
      </w:pPr>
      <w:r w:rsidRPr="00523897">
        <w:rPr>
          <w:rFonts w:ascii="Times New Roman" w:hAnsi="Times New Roman"/>
          <w:b/>
          <w:sz w:val="28"/>
          <w:szCs w:val="28"/>
          <w:lang w:val="tg-Cyrl-TJ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151</w:t>
      </w:r>
      <w:r w:rsidRPr="00523897">
        <w:rPr>
          <w:rFonts w:ascii="Times New Roman" w:hAnsi="Times New Roman"/>
          <w:b/>
          <w:sz w:val="28"/>
          <w:szCs w:val="28"/>
          <w:lang w:val="tg-Cyrl-TJ"/>
        </w:rPr>
        <w:t>.  Корфармо оид ба  оғози корпарто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rFonts w:ascii="Times New Roman" w:hAnsi="Times New Roman"/>
          <w:b/>
          <w:sz w:val="28"/>
          <w:szCs w:val="28"/>
          <w:lang w:val="tg-Cyrl-TJ"/>
        </w:rPr>
        <w:t xml:space="preserve"> дар кадом м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523897">
        <w:rPr>
          <w:rFonts w:ascii="Times New Roman" w:hAnsi="Times New Roman"/>
          <w:b/>
          <w:sz w:val="28"/>
          <w:szCs w:val="28"/>
          <w:lang w:val="tg-Cyrl-TJ"/>
        </w:rPr>
        <w:t>ҳлат корфарморо бояд ба таври хатти огоҳ намояд?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На камтар аз 1 моҳқабл;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 xml:space="preserve"> Корфармо аз оғози корпарто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ва 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 xml:space="preserve">ҳлати имконпазирии он камаш </w:t>
      </w:r>
      <w:r w:rsidRPr="0035299D">
        <w:rPr>
          <w:rFonts w:ascii="Times New Roman" w:hAnsi="Times New Roman"/>
          <w:sz w:val="28"/>
          <w:szCs w:val="28"/>
          <w:lang w:val="tg-Cyrl-TJ"/>
        </w:rPr>
        <w:t>1моҳ</w:t>
      </w:r>
      <w:r w:rsidRPr="0035299D">
        <w:rPr>
          <w:rFonts w:ascii="Times New Roman" w:hAnsi="Times New Roman"/>
          <w:sz w:val="28"/>
          <w:szCs w:val="28"/>
        </w:rPr>
        <w:t xml:space="preserve"> пеш бояд хатт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 xml:space="preserve"> огоҳ карда шавад;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35299D">
        <w:rPr>
          <w:rFonts w:ascii="Times New Roman" w:hAnsi="Times New Roman"/>
          <w:sz w:val="28"/>
          <w:szCs w:val="28"/>
        </w:rPr>
        <w:t xml:space="preserve"> На камтар аз 5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 қабл;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sz w:val="28"/>
          <w:szCs w:val="28"/>
        </w:rPr>
        <w:t>$D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5299D">
        <w:rPr>
          <w:rFonts w:ascii="Times New Roman" w:hAnsi="Times New Roman"/>
          <w:sz w:val="28"/>
          <w:szCs w:val="28"/>
        </w:rPr>
        <w:t xml:space="preserve"> На зиёда аз 10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 қабл;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rFonts w:ascii="Times New Roman" w:hAnsi="Times New Roman"/>
          <w:sz w:val="28"/>
          <w:szCs w:val="28"/>
        </w:rPr>
        <w:t>авобҳо нодурус</w:t>
      </w:r>
      <w:r w:rsidRPr="0035299D">
        <w:rPr>
          <w:rFonts w:ascii="Times New Roman" w:hAnsi="Times New Roman"/>
          <w:sz w:val="28"/>
          <w:szCs w:val="28"/>
          <w:lang w:val="tg-Cyrl-TJ"/>
        </w:rPr>
        <w:t>т</w:t>
      </w:r>
      <w:r w:rsidRPr="0035299D">
        <w:rPr>
          <w:rFonts w:ascii="Times New Roman" w:hAnsi="Times New Roman"/>
          <w:sz w:val="28"/>
          <w:szCs w:val="28"/>
        </w:rPr>
        <w:t xml:space="preserve"> мебошанд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b/>
          <w:sz w:val="28"/>
          <w:szCs w:val="28"/>
        </w:rPr>
        <w:t>@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152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</w:rPr>
        <w:t xml:space="preserve"> 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rFonts w:ascii="Times New Roman" w:hAnsi="Times New Roman"/>
          <w:b/>
          <w:sz w:val="28"/>
          <w:szCs w:val="28"/>
        </w:rPr>
        <w:t xml:space="preserve">ҳлати баррасии баҳсҳои меҳнатии 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коллектив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 xml:space="preserve"> дар 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арбитражи</w:t>
      </w:r>
      <w:r w:rsidRPr="0035299D">
        <w:rPr>
          <w:rFonts w:ascii="Times New Roman" w:hAnsi="Times New Roman"/>
          <w:b/>
          <w:sz w:val="28"/>
          <w:szCs w:val="28"/>
        </w:rPr>
        <w:t xml:space="preserve">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rFonts w:ascii="Times New Roman" w:hAnsi="Times New Roman"/>
          <w:b/>
          <w:sz w:val="28"/>
          <w:szCs w:val="28"/>
        </w:rPr>
        <w:t>: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$A) </w:t>
      </w:r>
      <w:r w:rsidRPr="0035299D">
        <w:rPr>
          <w:rFonts w:ascii="Times New Roman" w:hAnsi="Times New Roman"/>
          <w:sz w:val="28"/>
          <w:szCs w:val="28"/>
        </w:rPr>
        <w:t xml:space="preserve"> На камтар аз як моҳ;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$B) </w:t>
      </w:r>
      <w:r w:rsidRPr="0035299D">
        <w:rPr>
          <w:rFonts w:ascii="Times New Roman" w:hAnsi="Times New Roman"/>
          <w:sz w:val="28"/>
          <w:szCs w:val="28"/>
        </w:rPr>
        <w:t xml:space="preserve"> Дар давоми 10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$C) </w:t>
      </w:r>
      <w:r w:rsidRPr="0035299D">
        <w:rPr>
          <w:rFonts w:ascii="Times New Roman" w:hAnsi="Times New Roman"/>
          <w:sz w:val="28"/>
          <w:szCs w:val="28"/>
        </w:rPr>
        <w:t xml:space="preserve"> На зиёда аз 14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rFonts w:ascii="Times New Roman" w:hAnsi="Times New Roman"/>
          <w:sz w:val="28"/>
          <w:szCs w:val="28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 w:rsidRPr="0035299D">
        <w:rPr>
          <w:rFonts w:ascii="Times New Roman" w:hAnsi="Times New Roman"/>
          <w:sz w:val="28"/>
          <w:szCs w:val="28"/>
        </w:rPr>
        <w:t>$D</w:t>
      </w:r>
      <w:r>
        <w:rPr>
          <w:rFonts w:ascii="Times New Roman" w:hAnsi="Times New Roman"/>
          <w:sz w:val="28"/>
          <w:szCs w:val="28"/>
        </w:rPr>
        <w:t xml:space="preserve">) </w:t>
      </w:r>
      <w:r w:rsidRPr="0035299D">
        <w:rPr>
          <w:rFonts w:ascii="Times New Roman" w:hAnsi="Times New Roman"/>
          <w:sz w:val="28"/>
          <w:szCs w:val="28"/>
        </w:rPr>
        <w:t xml:space="preserve"> На камтар аз 5 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rFonts w:ascii="Times New Roman" w:hAnsi="Times New Roman"/>
          <w:sz w:val="28"/>
          <w:szCs w:val="28"/>
        </w:rPr>
        <w:t>з;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$E) </w:t>
      </w:r>
      <w:r w:rsidRPr="0035299D">
        <w:rPr>
          <w:rFonts w:ascii="Times New Roman" w:hAnsi="Times New Roman"/>
          <w:sz w:val="28"/>
          <w:szCs w:val="28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rFonts w:ascii="Times New Roman" w:hAnsi="Times New Roman"/>
          <w:sz w:val="28"/>
          <w:szCs w:val="28"/>
        </w:rPr>
        <w:t>авобҳо нодуруст мебошанд</w:t>
      </w:r>
      <w:r>
        <w:rPr>
          <w:rFonts w:ascii="Times New Roman" w:hAnsi="Times New Roman"/>
          <w:sz w:val="28"/>
          <w:szCs w:val="28"/>
          <w:lang w:val="tg-Cyrl-TJ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b/>
          <w:sz w:val="28"/>
          <w:szCs w:val="28"/>
        </w:rPr>
      </w:pPr>
      <w:r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153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>Асосҳои бекор намудани шартномаи 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ҳлатноки меҳнатиро муайян намоед</w:t>
      </w:r>
      <w:r>
        <w:rPr>
          <w:b/>
          <w:sz w:val="28"/>
          <w:szCs w:val="28"/>
        </w:rPr>
        <w:t xml:space="preserve">. 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Дар њолатњои бемории касб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ё маъюб шуданикорманд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>Шартномаи (ќарордоди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мўњлатноки мењнатї бо талаби корманд дар њолатњои  бемории касби ё маъюб шудани ў,ё аз љониби корфармо вайрон кардани санади  ќонунгузорї ва дигар санадимеъёрии њуќуќї оид ба мењнат бекор шуданаш мумкин аст</w:t>
      </w:r>
      <w:r w:rsidRPr="005672FE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F86AF0" w:rsidRPr="0035299D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Шартномаи  мўњлатноки мењнатї бо талаби корманд дар њолатњои беморї бекор шуданаш мумкин аст;</w:t>
      </w:r>
    </w:p>
    <w:p w:rsidR="00F86AF0" w:rsidRPr="0035299D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Шартномаи  мўњлатноки мењнатї бо талаби корманд дар њолатњои дар рухсати будан ё маъюб шудани ў, бекор шуданаш мумкин аст;</w:t>
      </w:r>
    </w:p>
    <w:p w:rsidR="00F86AF0" w:rsidRPr="001A2793" w:rsidRDefault="00F86AF0" w:rsidP="00FA7364">
      <w:pPr>
        <w:pStyle w:val="BodyText2"/>
        <w:spacing w:after="0"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Аз љониби корфармо вайрон кардани санади  ќонунгузорї ва дигар санадимеъёрии њуќуќї оид ба мењнат</w:t>
      </w:r>
      <w:r>
        <w:rPr>
          <w:sz w:val="28"/>
          <w:szCs w:val="28"/>
          <w:lang w:val="tg-Cyrl-TJ"/>
        </w:rPr>
        <w:t>;</w:t>
      </w:r>
    </w:p>
    <w:p w:rsidR="00F86AF0" w:rsidRPr="001A2793" w:rsidRDefault="00F86AF0" w:rsidP="00FA7364">
      <w:pPr>
        <w:spacing w:line="360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pStyle w:val="BodyText"/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@1</w:t>
      </w:r>
      <w:r w:rsidRPr="0035299D">
        <w:rPr>
          <w:b/>
          <w:sz w:val="28"/>
          <w:szCs w:val="28"/>
          <w:lang w:val="tg-Cyrl-TJ"/>
        </w:rPr>
        <w:t>54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Зиёда аз чанд соат бе сабабњои узрнок њозир набудани корманд дар кор прогул эътироф мегардад?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Зиёда аз 4 соат набудани корманд дар кор;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>Зиёда аз 3 соат бе сабабњои узрнок њозир набудани корманд дар кор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 Зиёда аз 4 соат набудани корманд дар кор;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Зиёда аз 4 соат набудани корманд дар кор;</w:t>
      </w:r>
    </w:p>
    <w:p w:rsidR="00F86AF0" w:rsidRPr="0035299D" w:rsidRDefault="00F86AF0" w:rsidP="00FA7364">
      <w:pPr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Зиёда аз 4 соат набудани корманд дар кор;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</w:p>
    <w:p w:rsidR="00F86AF0" w:rsidRPr="0035299D" w:rsidRDefault="00F86AF0" w:rsidP="00FA7364">
      <w:pPr>
        <w:pStyle w:val="BodyText"/>
        <w:spacing w:line="360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@1</w:t>
      </w:r>
      <w:r w:rsidRPr="0035299D">
        <w:rPr>
          <w:b/>
          <w:sz w:val="28"/>
          <w:szCs w:val="28"/>
          <w:lang w:val="tg-Cyrl-TJ"/>
        </w:rPr>
        <w:t>55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Фаъолияти мењнатии кормандро кадом њуљљат тасдиќ менамояд?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Маълумоти хаттии корфармо, ки бо мўњри он тасдиќ шудааст;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Дафтарчаи мењнатї;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Диплом, шиноснома, дафтарчаи мењнатї;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Ќарори якљояи иттифоќи касаба ва корфармо;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Ведомостњои пардохти музди мењнат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</w:rPr>
        <w:t>1</w:t>
      </w:r>
      <w:r w:rsidRPr="0035299D">
        <w:rPr>
          <w:b/>
          <w:sz w:val="28"/>
          <w:szCs w:val="28"/>
          <w:lang w:val="tg-Cyrl-TJ"/>
        </w:rPr>
        <w:t>56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</w:t>
      </w:r>
      <w:r w:rsidRPr="0035299D">
        <w:rPr>
          <w:b/>
          <w:sz w:val="28"/>
          <w:szCs w:val="28"/>
          <w:lang w:val="tg-Cyrl-TJ"/>
        </w:rPr>
        <w:t>Миёнарав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дар муносибатҳои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ба амал бароварда мешавад?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суд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мақомоти ваколатдори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дар соҳаи меҳнат ва шуғли аҳол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 xml:space="preserve">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 xml:space="preserve">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157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Комиссияи созиш аз ҳисоби киҳо таъсис дода мешавад?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танҳо аз ҳисоби кормандон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аз ҳисоби кормандон ва корфармоён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бо фармони корфармо;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аз ҳисоби бекорон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158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Дар давоми чанд 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з комиссияи созиш баҳсҳо меҳнатиро баррас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менамояд?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дар давоми 15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дар давоми 7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дар давоми 12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дар давоми 18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Чунин  њолатњоро ќонунгузорї пешбинї накардааст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</w:rPr>
        <w:t>1</w:t>
      </w:r>
      <w:r w:rsidRPr="0035299D">
        <w:rPr>
          <w:b/>
          <w:sz w:val="28"/>
          <w:szCs w:val="28"/>
          <w:lang w:val="tg-Cyrl-TJ"/>
        </w:rPr>
        <w:t>59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</w:t>
      </w:r>
      <w:r w:rsidRPr="0035299D">
        <w:rPr>
          <w:b/>
          <w:sz w:val="28"/>
          <w:szCs w:val="28"/>
          <w:lang w:val="tg-Cyrl-TJ"/>
        </w:rPr>
        <w:t>Дар қарори комиссияи созиш чиҳо бояд дар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 xml:space="preserve"> карда шаванд?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 w:rsidRPr="00506C34">
        <w:rPr>
          <w:sz w:val="28"/>
          <w:szCs w:val="28"/>
          <w:lang w:val="tg-Cyrl-TJ"/>
        </w:rPr>
        <w:t xml:space="preserve">$A)  </w:t>
      </w:r>
      <w:r w:rsidRPr="0035299D">
        <w:rPr>
          <w:sz w:val="28"/>
          <w:szCs w:val="28"/>
          <w:lang w:val="tg-Cyrl-TJ"/>
        </w:rPr>
        <w:t>номи ташкилот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 xml:space="preserve">$B)  </w:t>
      </w:r>
      <w:r w:rsidRPr="0035299D">
        <w:rPr>
          <w:sz w:val="28"/>
          <w:szCs w:val="28"/>
          <w:lang w:val="tg-Cyrl-TJ"/>
        </w:rPr>
        <w:t>номи ташкилот,насаб,ном,номи падар,вазифа,санаи муро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иат,моҳият ва асоснокии қарор,нати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аи овоздиҳ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нати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аи овоздиҳ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санаи муро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иат ба комиссияи созиш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моҳият ва асоснокии қарор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Қарори комиссияи созиш дар кадом 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ҳлат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ро карда мешавад?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Дар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 муқаррарнамудаи 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Дар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 муқаррарнамудаи комиссияи созиш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Дар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 номуайян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вобаста аз хоҳиши тарафҳо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мавриди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ро нагардидани қарори комиссияи созиш дар 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ҳлати муқарраршуда,корманд ё корфармо бо кадом тартиб баҳсро ҳал менамоянд?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такроран ба комиссия муро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иат менамоянд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бо тартиби суд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баҳс ҳалношуда мемонад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Баррас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шудани баҳс ғайриимкон мегардад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b/>
          <w:sz w:val="28"/>
          <w:szCs w:val="28"/>
          <w:lang w:val="tg-Cyrl-TJ"/>
        </w:rPr>
      </w:pPr>
      <w:r w:rsidRPr="0035299D">
        <w:rPr>
          <w:rFonts w:ascii="Times New Roman" w:hAnsi="Times New Roman"/>
          <w:b/>
          <w:sz w:val="28"/>
          <w:szCs w:val="28"/>
          <w:lang w:val="tg-Cyrl-TJ"/>
        </w:rPr>
        <w:t>@162</w:t>
      </w:r>
      <w:r>
        <w:rPr>
          <w:rFonts w:ascii="Times New Roman" w:hAnsi="Times New Roman"/>
          <w:b/>
          <w:sz w:val="28"/>
          <w:szCs w:val="28"/>
          <w:lang w:val="tg-Cyrl-TJ"/>
        </w:rPr>
        <w:t xml:space="preserve">. 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Давомнокии вахта аз чанд 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з зиёд шуда наметавонад?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$A) 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Аз 16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ascii="Times New Roman" w:hAnsi="Times New Roman"/>
          <w:sz w:val="28"/>
          <w:szCs w:val="28"/>
          <w:lang w:val="tg-Cyrl-TJ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  <w:r w:rsidRPr="0035299D">
        <w:rPr>
          <w:rFonts w:ascii="Times New Roman" w:hAnsi="Times New Roman"/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$B) </w:t>
      </w:r>
      <w:r w:rsidRPr="0035299D">
        <w:rPr>
          <w:rFonts w:ascii="Times New Roman" w:hAnsi="Times New Roman"/>
          <w:sz w:val="28"/>
          <w:szCs w:val="28"/>
          <w:lang w:val="tg-Cyrl-TJ"/>
        </w:rPr>
        <w:t>Аз 15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ascii="Times New Roman" w:hAnsi="Times New Roman"/>
          <w:sz w:val="28"/>
          <w:szCs w:val="28"/>
          <w:lang w:val="tg-Cyrl-TJ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$C) </w:t>
      </w:r>
      <w:r w:rsidRPr="0035299D">
        <w:rPr>
          <w:rFonts w:ascii="Times New Roman" w:hAnsi="Times New Roman"/>
          <w:sz w:val="28"/>
          <w:szCs w:val="28"/>
          <w:lang w:val="tg-Cyrl-TJ"/>
        </w:rPr>
        <w:t>Аз 14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ascii="Times New Roman" w:hAnsi="Times New Roman"/>
          <w:sz w:val="28"/>
          <w:szCs w:val="28"/>
          <w:lang w:val="tg-Cyrl-TJ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 w:rsidRPr="0035299D">
        <w:rPr>
          <w:rFonts w:ascii="Times New Roman" w:hAnsi="Times New Roman"/>
          <w:sz w:val="28"/>
          <w:szCs w:val="28"/>
          <w:lang w:val="tg-Cyrl-TJ"/>
        </w:rPr>
        <w:t>$D</w:t>
      </w:r>
      <w:r>
        <w:rPr>
          <w:rFonts w:ascii="Times New Roman" w:hAnsi="Times New Roman"/>
          <w:sz w:val="28"/>
          <w:szCs w:val="28"/>
          <w:lang w:val="tg-Cyrl-TJ"/>
        </w:rPr>
        <w:t xml:space="preserve">) </w:t>
      </w:r>
      <w:r w:rsidRPr="0035299D">
        <w:rPr>
          <w:rFonts w:ascii="Times New Roman" w:hAnsi="Times New Roman"/>
          <w:sz w:val="28"/>
          <w:szCs w:val="28"/>
          <w:lang w:val="tg-Cyrl-TJ"/>
        </w:rPr>
        <w:t>Аз 17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ascii="Times New Roman" w:hAnsi="Times New Roman"/>
          <w:sz w:val="28"/>
          <w:szCs w:val="28"/>
          <w:lang w:val="tg-Cyrl-TJ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>
        <w:rPr>
          <w:rFonts w:ascii="Times New Roman" w:hAnsi="Times New Roman"/>
          <w:sz w:val="28"/>
          <w:szCs w:val="28"/>
          <w:lang w:val="tg-Cyrl-TJ"/>
        </w:rPr>
        <w:t xml:space="preserve">$E) </w:t>
      </w:r>
      <w:r w:rsidRPr="0035299D">
        <w:rPr>
          <w:rFonts w:ascii="Times New Roman" w:hAnsi="Times New Roman"/>
          <w:sz w:val="28"/>
          <w:szCs w:val="28"/>
          <w:lang w:val="tg-Cyrl-TJ"/>
        </w:rPr>
        <w:t>Аз 18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rFonts w:ascii="Times New Roman" w:hAnsi="Times New Roman"/>
          <w:sz w:val="28"/>
          <w:szCs w:val="28"/>
          <w:lang w:val="tg-Cyrl-TJ"/>
        </w:rPr>
        <w:t>зи тақвим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1"/>
        <w:spacing w:line="360" w:lineRule="auto"/>
        <w:ind w:left="0" w:firstLine="2"/>
        <w:rPr>
          <w:rFonts w:ascii="Times New Roman" w:hAnsi="Times New Roman"/>
          <w:sz w:val="28"/>
          <w:szCs w:val="28"/>
          <w:lang w:val="tg-Cyrl-TJ"/>
        </w:rPr>
      </w:pPr>
      <w:r w:rsidRPr="0035299D">
        <w:rPr>
          <w:rFonts w:ascii="Times New Roman" w:hAnsi="Times New Roman"/>
          <w:b/>
          <w:sz w:val="28"/>
          <w:szCs w:val="28"/>
          <w:lang w:val="tg-Cyrl-TJ"/>
        </w:rPr>
        <w:t>@163</w:t>
      </w:r>
      <w:r>
        <w:rPr>
          <w:rFonts w:ascii="Times New Roman" w:hAnsi="Times New Roman"/>
          <w:b/>
          <w:sz w:val="28"/>
          <w:szCs w:val="28"/>
          <w:lang w:val="tg-Cyrl-TJ"/>
        </w:rPr>
        <w:t xml:space="preserve">.  </w:t>
      </w:r>
      <w:r w:rsidRPr="0035299D">
        <w:rPr>
          <w:rFonts w:ascii="Times New Roman" w:hAnsi="Times New Roman"/>
          <w:b/>
          <w:sz w:val="28"/>
          <w:szCs w:val="28"/>
          <w:lang w:val="tg-Cyrl-TJ"/>
        </w:rPr>
        <w:t>Оё санадњои њуќуќии байналмилали сарчашмаи њуќуќи мењнат эътироф мешаванд?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агар 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икистононҳороқабулнакардабошад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агар 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икистононҳороэътирофкардабошад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aгар ба зарурат ба миён ояд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агар  пешниҳодшудабошад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@164</w:t>
      </w:r>
      <w:r>
        <w:rPr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Дар музокироти коллективї аз номи кормандон кадом маќомот њуќуќи иштирок намуданро дорад?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Шахсони сеюм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Маќомоти намояндагии кормандон;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Иштирокчиён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Шахсони мансабдор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Шахсони 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@165</w:t>
      </w:r>
      <w:r>
        <w:rPr>
          <w:sz w:val="28"/>
          <w:szCs w:val="28"/>
        </w:rPr>
        <w:t xml:space="preserve">. </w:t>
      </w:r>
      <w:r w:rsidRPr="0035299D">
        <w:rPr>
          <w:b/>
          <w:sz w:val="28"/>
          <w:szCs w:val="28"/>
          <w:lang w:val="tg-Cyrl-TJ"/>
        </w:rPr>
        <w:t>Дар соли аввали корї ба корманд баъд аз чанд моњ рухсатї дода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На барваќтар аз 12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На барваќтар аз 11 моњи корї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На барваќтар аз 10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На барваќтар аз 13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На барваќтар аз 16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Муносибатњои мењнатиро кадом санади њуќуќї ба танзим медарорад?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 Кодекси граждании Љумњурии Тољикистон;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Кодекси меҳнати Љумњурии Тољикистон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Кодекси оилаи Љумњурии Тољикистон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Кодекси манзили Љумњурии Тољикистон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Кодекси фазои Љумњурии Тољикистон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@167</w:t>
      </w:r>
      <w:r>
        <w:rPr>
          <w:sz w:val="28"/>
          <w:szCs w:val="28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Татбиқ ва бекор кардан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азои интизомии корманди хонагиро кадом санад муқаррар мекунад?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Фармони 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шартномаи меҳнатие,ки намунаашро мақомоти ваколатдори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дар соҳаи меҳнат ва шуғли аҳол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тасдиқ мекунад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Қарори комиссияи созиш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қарори суд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sz w:val="28"/>
          <w:szCs w:val="28"/>
          <w:lang w:val="tg-Cyrl-TJ"/>
        </w:rPr>
        <w:t>Баҳсҳои меҳнатии байни корманди хонаг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ва корфармо ч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гуна ҳал карда мешаванд?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бо мувофиқаи шахсони сеюм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бо мувофиқаи тарафҳо ва ё тариқи суд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бо тариқи ма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буркун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бо напардохтани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бе мувофиқаи манфиатҳо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@169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Кори фосилав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чист?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Шакли махсуси раванди меҳнат набуда,берун аз маҳалли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ойгиршавии корфармо беистифода аз технологияи иттилоотию коммуникатсион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Шакли махсуси раванди меҳнат,берун аз маҳалли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ойгиршавии корфармо бо истифода аз технологияи иттилоотию коммуникатсион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Шакли оддии раванди меҳнат,дохили маҳалли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ойгиршавии корфармо бо истифода аз технологияи иттилоотию коммуникатсион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Шакли оддии раванди меҳнат,дохил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аз маҳалли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ойгиршавии корфармо бо истифода аз технологияи иттилоотию коммуникатсион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 карда 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Табдили кори муваќќатї ба кадом мўњлат сурат мегирад?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То 1 моњ;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То 6 моњ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То 4 моњ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То 3 моњ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То 2 моњ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@171</w:t>
      </w:r>
      <w:r>
        <w:rPr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Оё корманд аз харо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отисуд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озодастёне 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Ҳангомибомасъалаҳоимеҳнат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муро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иаткарданозодаст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Ҳангомибомасъалаҳоимеҳнат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муро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иаткарданозод нест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Қонунгузормуқаррарнакардааст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Ҳангомибомасъалаҳоиграждан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муро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иаткарданозоднест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қисман озод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Даъвоҳоипулиикормандрокадоммақомотпуррақонеъмегардонад?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Вазорати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Мақомотисуд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Суди ҳарб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Ҳокимиятии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роия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Пурра  қонеънамекунад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Барои пешниҳодиталабҳокиҳоҳуқуқдоранд?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Кормандон ва намояндагони онҳо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намояндаҳои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Корфармоён ва намояндагони онҳо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Танҳокормандон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Миёнаравҳочихелинтихобкардамешаванд?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бо мувофиқатмақомотипрокуратура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Бо мувофиқаитарафҳо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бо созиши мақомотидавлат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бо хоҳишикорманд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Чанд шакли суғуртаии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тимоииромедонед?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3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2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4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5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6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Фаъолияти мехнати ки бидуни ризояти корманд сурат мегирад бо ч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номифодамегардад;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Бозхонд аз рухсати;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Меҳнатии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Изофакор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Дар ду ё якчанд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ойкоркардан;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Иштирок дар корпарто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Шаклхои ифодаёбии мехнати ичбориро муайян намоед;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Пардохти ду каратаи маош;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таҳтитатбиқи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азо;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иштирок дар корпарто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Муқарарнамуданир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зикоринопурра;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Татбиқикордарр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зҳоиистироҳат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@178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Баста шудани шартномаи (қарордоди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дарасосикадомсанадбарасмиятдаровардамешавад?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Бо фармони (амри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роҳбариташкилотёшахсиваколатдори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Дар аоси фармони роҳбарикорхонавараисикумитаииттифоқикасабаион;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Тибқиоинномаикорхона;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Бо қарорима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лиси коллективи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авобҳонодурустмебошанд;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color w:val="000000"/>
          <w:sz w:val="28"/>
          <w:szCs w:val="28"/>
          <w:lang w:val="tg-Cyrl-TJ"/>
        </w:rPr>
        <w:t>@179</w:t>
      </w:r>
      <w:r>
        <w:rPr>
          <w:b/>
          <w:color w:val="000000"/>
          <w:sz w:val="28"/>
          <w:szCs w:val="28"/>
          <w:lang w:val="tg-Cyrl-TJ"/>
        </w:rPr>
        <w:t xml:space="preserve">. </w:t>
      </w:r>
      <w:r w:rsidRPr="0035299D">
        <w:rPr>
          <w:b/>
          <w:color w:val="000000"/>
          <w:sz w:val="28"/>
          <w:szCs w:val="28"/>
          <w:lang w:val="tg-Cyrl-TJ"/>
        </w:rPr>
        <w:t xml:space="preserve"> Фаъолияти меҳнатиикормандрокадомҳу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ҷҷ</w:t>
      </w:r>
      <w:r w:rsidRPr="0035299D">
        <w:rPr>
          <w:b/>
          <w:color w:val="000000"/>
          <w:sz w:val="28"/>
          <w:szCs w:val="28"/>
          <w:lang w:val="tg-Cyrl-TJ"/>
        </w:rPr>
        <w:t>аттасдиқменамояд?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Маълумоти хаттии корфармо, ки бо м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ӯ</w:t>
      </w:r>
      <w:r w:rsidRPr="0035299D">
        <w:rPr>
          <w:color w:val="000000"/>
          <w:sz w:val="28"/>
          <w:szCs w:val="28"/>
          <w:lang w:val="tg-Cyrl-TJ"/>
        </w:rPr>
        <w:t>ҳрионтасдиқшудааст;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Дафтарчаи 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Диплом, шиноснома, дафтарчаи 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 w:rsidRPr="0035299D">
        <w:rPr>
          <w:color w:val="000000"/>
          <w:sz w:val="28"/>
          <w:szCs w:val="28"/>
          <w:lang w:val="tg-Cyrl-TJ"/>
        </w:rPr>
        <w:t>$D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Қарорияк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ояииттифоқикасабавакорфармо;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 Ведомостҳоипардохтимуздимеҳнат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color w:val="000000"/>
          <w:sz w:val="28"/>
          <w:szCs w:val="28"/>
          <w:lang w:val="tg-Cyrl-TJ"/>
        </w:rPr>
        <w:t>@180</w:t>
      </w:r>
      <w:r>
        <w:rPr>
          <w:b/>
          <w:color w:val="000000"/>
          <w:sz w:val="28"/>
          <w:szCs w:val="28"/>
          <w:lang w:val="tg-Cyrl-TJ"/>
        </w:rPr>
        <w:t xml:space="preserve">. </w:t>
      </w:r>
      <w:r w:rsidRPr="0035299D">
        <w:rPr>
          <w:b/>
          <w:color w:val="000000"/>
          <w:sz w:val="28"/>
          <w:szCs w:val="28"/>
          <w:lang w:val="tg-Cyrl-TJ"/>
        </w:rPr>
        <w:t xml:space="preserve"> Аз синни чандсолаг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ӣ</w:t>
      </w:r>
      <w:r w:rsidRPr="0035299D">
        <w:rPr>
          <w:b/>
          <w:color w:val="000000"/>
          <w:sz w:val="28"/>
          <w:szCs w:val="28"/>
          <w:lang w:val="tg-Cyrl-TJ"/>
        </w:rPr>
        <w:t>шаҳрвандбекорэътирофшуданашмумкинаст?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Аз лаҳзаифарорасиданиқобилиятимеҳнат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Аз синни 15 солаг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$C) </w:t>
      </w:r>
      <w:r w:rsidRPr="0035299D">
        <w:rPr>
          <w:color w:val="000000"/>
          <w:sz w:val="28"/>
          <w:szCs w:val="28"/>
        </w:rPr>
        <w:t xml:space="preserve"> Аз синни 18 солаг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</w:rPr>
      </w:pPr>
      <w:r w:rsidRPr="0035299D">
        <w:rPr>
          <w:color w:val="000000"/>
          <w:sz w:val="28"/>
          <w:szCs w:val="28"/>
        </w:rPr>
        <w:t>$D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Аз синни 21 солаг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;</w:t>
      </w:r>
    </w:p>
    <w:p w:rsidR="00F86AF0" w:rsidRPr="001A2793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color w:val="000000"/>
          <w:sz w:val="28"/>
          <w:szCs w:val="28"/>
        </w:rPr>
        <w:t xml:space="preserve">$E) </w:t>
      </w:r>
      <w:r w:rsidRPr="0035299D">
        <w:rPr>
          <w:color w:val="000000"/>
          <w:sz w:val="28"/>
          <w:szCs w:val="28"/>
        </w:rPr>
        <w:t xml:space="preserve"> Аз лаҳзаибабалоғатрасидан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color w:val="000000"/>
          <w:sz w:val="28"/>
          <w:szCs w:val="28"/>
          <w:lang w:val="tg-Cyrl-TJ"/>
        </w:rPr>
        <w:t>@181</w:t>
      </w:r>
      <w:r>
        <w:rPr>
          <w:b/>
          <w:color w:val="000000"/>
          <w:sz w:val="28"/>
          <w:szCs w:val="28"/>
          <w:lang w:val="tg-Cyrl-TJ"/>
        </w:rPr>
        <w:t xml:space="preserve">. </w:t>
      </w:r>
      <w:r w:rsidRPr="0035299D">
        <w:rPr>
          <w:b/>
          <w:color w:val="000000"/>
          <w:sz w:val="28"/>
          <w:szCs w:val="28"/>
          <w:lang w:val="tg-Cyrl-TJ"/>
        </w:rPr>
        <w:t xml:space="preserve"> Созишномаҳоисоҳав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ӣ</w:t>
      </w:r>
      <w:r w:rsidRPr="0035299D">
        <w:rPr>
          <w:b/>
          <w:color w:val="000000"/>
          <w:sz w:val="28"/>
          <w:szCs w:val="28"/>
          <w:lang w:val="tg-Cyrl-TJ"/>
        </w:rPr>
        <w:t>ҳамчунсарчашмаиҳуқуқимеҳнат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ӣ</w:t>
      </w:r>
      <w:r w:rsidRPr="0035299D">
        <w:rPr>
          <w:b/>
          <w:color w:val="000000"/>
          <w:sz w:val="28"/>
          <w:szCs w:val="28"/>
          <w:lang w:val="tg-Cyrl-TJ"/>
        </w:rPr>
        <w:t>эътирофмешаванд, агар:;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онибҳоимуносибатҳоиҳуқуқимеҳнат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ингунақарорроимзо намоянд;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Ин санади локал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мебошад, валесарчашмаиҳуқуқимеҳнат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эътирофнамешаванд;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Созишномаҳоисоҳав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сарчашмаҳоиҳуқуқимеҳнат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намебошанд;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 w:rsidRPr="0035299D">
        <w:rPr>
          <w:color w:val="000000"/>
          <w:sz w:val="28"/>
          <w:szCs w:val="28"/>
          <w:lang w:val="tg-Cyrl-TJ"/>
        </w:rPr>
        <w:t>$D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Созишномаҳоисоҳав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сарчашмаиҳуқуқимеҳнат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>эътирофмешаванд;</w:t>
      </w:r>
    </w:p>
    <w:p w:rsidR="00F86AF0" w:rsidRPr="0035299D" w:rsidRDefault="00F86AF0" w:rsidP="00FA7364">
      <w:pPr>
        <w:spacing w:after="160" w:line="259" w:lineRule="auto"/>
        <w:ind w:firstLine="2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 Ҳама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авобҳонодурурстмебошанд;</w:t>
      </w:r>
    </w:p>
    <w:p w:rsidR="00F86AF0" w:rsidRPr="0035299D" w:rsidRDefault="00F86AF0" w:rsidP="00FA7364">
      <w:pPr>
        <w:pStyle w:val="ListParagraph"/>
        <w:spacing w:line="360" w:lineRule="auto"/>
        <w:ind w:left="0" w:firstLine="2"/>
        <w:jc w:val="both"/>
        <w:rPr>
          <w:rFonts w:ascii="Times New Roman" w:hAnsi="Times New Roman"/>
          <w:b/>
          <w:color w:val="000000"/>
          <w:sz w:val="28"/>
          <w:szCs w:val="28"/>
          <w:lang w:val="tg-Cyrl-TJ"/>
        </w:rPr>
      </w:pPr>
      <w:r w:rsidRPr="0035299D">
        <w:rPr>
          <w:rFonts w:ascii="Times New Roman" w:hAnsi="Times New Roman"/>
          <w:b/>
          <w:color w:val="000000"/>
          <w:sz w:val="28"/>
          <w:szCs w:val="28"/>
          <w:lang w:val="tg-Cyrl-TJ"/>
        </w:rPr>
        <w:t>@182</w:t>
      </w:r>
      <w:r>
        <w:rPr>
          <w:rFonts w:ascii="Times New Roman" w:hAnsi="Times New Roman"/>
          <w:b/>
          <w:color w:val="000000"/>
          <w:sz w:val="28"/>
          <w:szCs w:val="28"/>
          <w:lang w:val="tg-Cyrl-TJ"/>
        </w:rPr>
        <w:t xml:space="preserve">. </w:t>
      </w:r>
      <w:r w:rsidRPr="0035299D">
        <w:rPr>
          <w:rFonts w:ascii="Times New Roman" w:hAnsi="Times New Roman"/>
          <w:b/>
          <w:color w:val="000000"/>
          <w:sz w:val="28"/>
          <w:szCs w:val="28"/>
          <w:lang w:val="tg-Cyrl-TJ"/>
        </w:rPr>
        <w:t xml:space="preserve"> Оё барои дар ду ё якчанд 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rFonts w:ascii="Times New Roman" w:hAnsi="Times New Roman"/>
          <w:b/>
          <w:color w:val="000000"/>
          <w:sz w:val="28"/>
          <w:szCs w:val="28"/>
          <w:lang w:val="tg-Cyrl-TJ"/>
        </w:rPr>
        <w:t>ойкоркарданрозигиикорфармоаз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rFonts w:ascii="Times New Roman" w:hAnsi="Times New Roman"/>
          <w:b/>
          <w:color w:val="000000"/>
          <w:sz w:val="28"/>
          <w:szCs w:val="28"/>
          <w:lang w:val="tg-Cyrl-TJ"/>
        </w:rPr>
        <w:t>оикориасос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ӣ</w:t>
      </w:r>
      <w:r w:rsidRPr="0035299D">
        <w:rPr>
          <w:rFonts w:ascii="Times New Roman" w:hAnsi="Times New Roman"/>
          <w:b/>
          <w:color w:val="000000"/>
          <w:sz w:val="28"/>
          <w:szCs w:val="28"/>
          <w:lang w:val="tg-Cyrl-TJ"/>
        </w:rPr>
        <w:t>талабкардамешавад?</w:t>
      </w:r>
    </w:p>
    <w:p w:rsidR="00F86AF0" w:rsidRPr="0035299D" w:rsidRDefault="00F86AF0" w:rsidP="00FA7364">
      <w:pPr>
        <w:pStyle w:val="ListParagraph"/>
        <w:spacing w:line="360" w:lineRule="auto"/>
        <w:ind w:left="0" w:firstLine="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$A) </w:t>
      </w:r>
      <w:r w:rsidRPr="0035299D">
        <w:rPr>
          <w:rFonts w:ascii="Times New Roman" w:hAnsi="Times New Roman"/>
          <w:color w:val="000000"/>
          <w:sz w:val="28"/>
          <w:szCs w:val="28"/>
        </w:rPr>
        <w:t xml:space="preserve"> Бидуни розигии корфармо, корманд ҳақнадораддарду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rFonts w:ascii="Times New Roman" w:hAnsi="Times New Roman"/>
          <w:color w:val="000000"/>
          <w:sz w:val="28"/>
          <w:szCs w:val="28"/>
        </w:rPr>
        <w:t>ойкоркунад;</w:t>
      </w:r>
    </w:p>
    <w:p w:rsidR="00F86AF0" w:rsidRPr="0035299D" w:rsidRDefault="00F86AF0" w:rsidP="00FA7364">
      <w:pPr>
        <w:pStyle w:val="ListParagraph"/>
        <w:spacing w:line="360" w:lineRule="auto"/>
        <w:ind w:left="0" w:firstLine="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$B) </w:t>
      </w:r>
      <w:r w:rsidRPr="0035299D">
        <w:rPr>
          <w:rFonts w:ascii="Times New Roman" w:hAnsi="Times New Roman"/>
          <w:color w:val="000000"/>
          <w:sz w:val="28"/>
          <w:szCs w:val="28"/>
        </w:rPr>
        <w:t xml:space="preserve">Барои дар ду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rFonts w:ascii="Times New Roman" w:hAnsi="Times New Roman"/>
          <w:color w:val="000000"/>
          <w:sz w:val="28"/>
          <w:szCs w:val="28"/>
        </w:rPr>
        <w:t>ойкоркарданрозигиикорфармоаз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rFonts w:ascii="Times New Roman" w:hAnsi="Times New Roman"/>
          <w:color w:val="000000"/>
          <w:sz w:val="28"/>
          <w:szCs w:val="28"/>
        </w:rPr>
        <w:t>ойикориасос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rFonts w:ascii="Times New Roman" w:hAnsi="Times New Roman"/>
          <w:color w:val="000000"/>
          <w:sz w:val="28"/>
          <w:szCs w:val="28"/>
        </w:rPr>
        <w:t>лозимнест;</w:t>
      </w:r>
    </w:p>
    <w:p w:rsidR="00F86AF0" w:rsidRPr="0035299D" w:rsidRDefault="00F86AF0" w:rsidP="00FA7364">
      <w:pPr>
        <w:pStyle w:val="ListParagraph"/>
        <w:spacing w:line="360" w:lineRule="auto"/>
        <w:ind w:left="0" w:firstLine="2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$C) </w:t>
      </w:r>
      <w:r w:rsidRPr="0035299D">
        <w:rPr>
          <w:rFonts w:ascii="Times New Roman" w:hAnsi="Times New Roman"/>
          <w:color w:val="000000"/>
          <w:sz w:val="28"/>
          <w:szCs w:val="28"/>
        </w:rPr>
        <w:t xml:space="preserve"> Барои дар ду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rFonts w:ascii="Times New Roman" w:hAnsi="Times New Roman"/>
          <w:color w:val="000000"/>
          <w:sz w:val="28"/>
          <w:szCs w:val="28"/>
        </w:rPr>
        <w:t>ойкоркардан, розигиикорфармоаз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rFonts w:ascii="Times New Roman" w:hAnsi="Times New Roman"/>
          <w:color w:val="000000"/>
          <w:sz w:val="28"/>
          <w:szCs w:val="28"/>
        </w:rPr>
        <w:t>оикориасос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rFonts w:ascii="Times New Roman" w:hAnsi="Times New Roman"/>
          <w:color w:val="000000"/>
          <w:sz w:val="28"/>
          <w:szCs w:val="28"/>
        </w:rPr>
        <w:t>ҳатм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rFonts w:ascii="Times New Roman" w:hAnsi="Times New Roman"/>
          <w:color w:val="000000"/>
          <w:sz w:val="28"/>
          <w:szCs w:val="28"/>
        </w:rPr>
        <w:t>мебошад;</w:t>
      </w:r>
    </w:p>
    <w:p w:rsidR="00F86AF0" w:rsidRPr="0035299D" w:rsidRDefault="00F86AF0" w:rsidP="00FA7364">
      <w:pPr>
        <w:pStyle w:val="ListParagraph"/>
        <w:spacing w:line="360" w:lineRule="auto"/>
        <w:ind w:left="0" w:firstLine="2"/>
        <w:jc w:val="both"/>
        <w:rPr>
          <w:rFonts w:ascii="Times New Roman" w:hAnsi="Times New Roman"/>
          <w:color w:val="000000"/>
          <w:sz w:val="28"/>
          <w:szCs w:val="28"/>
        </w:rPr>
      </w:pPr>
      <w:r w:rsidRPr="0035299D">
        <w:rPr>
          <w:rFonts w:ascii="Times New Roman" w:hAnsi="Times New Roman"/>
          <w:color w:val="000000"/>
          <w:sz w:val="28"/>
          <w:szCs w:val="28"/>
        </w:rPr>
        <w:t>$D</w:t>
      </w:r>
      <w:r>
        <w:rPr>
          <w:rFonts w:ascii="Times New Roman" w:hAnsi="Times New Roman"/>
          <w:color w:val="000000"/>
          <w:sz w:val="28"/>
          <w:szCs w:val="28"/>
        </w:rPr>
        <w:t xml:space="preserve">) </w:t>
      </w:r>
      <w:r w:rsidRPr="0035299D">
        <w:rPr>
          <w:rFonts w:ascii="Times New Roman" w:hAnsi="Times New Roman"/>
          <w:color w:val="000000"/>
          <w:sz w:val="28"/>
          <w:szCs w:val="28"/>
        </w:rPr>
        <w:t xml:space="preserve"> Ин бо созиши тарафҳобаррас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rFonts w:ascii="Times New Roman" w:hAnsi="Times New Roman"/>
          <w:color w:val="000000"/>
          <w:sz w:val="28"/>
          <w:szCs w:val="28"/>
        </w:rPr>
        <w:t>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$E) </w:t>
      </w:r>
      <w:r w:rsidRPr="0035299D">
        <w:rPr>
          <w:color w:val="000000"/>
          <w:sz w:val="28"/>
          <w:szCs w:val="28"/>
        </w:rPr>
        <w:t xml:space="preserve"> Агар дар шартномаи коллектив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пешбин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шудабошад;</w:t>
      </w:r>
    </w:p>
    <w:p w:rsidR="00F86AF0" w:rsidRPr="0035299D" w:rsidRDefault="00F86AF0" w:rsidP="00FA7364">
      <w:pPr>
        <w:pStyle w:val="ListParagraph"/>
        <w:spacing w:line="360" w:lineRule="auto"/>
        <w:ind w:left="0" w:firstLine="2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35299D">
        <w:rPr>
          <w:rFonts w:ascii="Times New Roman" w:hAnsi="Times New Roman"/>
          <w:b/>
          <w:color w:val="000000"/>
          <w:sz w:val="28"/>
          <w:szCs w:val="28"/>
        </w:rPr>
        <w:t>@</w:t>
      </w:r>
      <w:r w:rsidRPr="0035299D">
        <w:rPr>
          <w:rFonts w:ascii="Times New Roman" w:hAnsi="Times New Roman"/>
          <w:b/>
          <w:color w:val="000000"/>
          <w:sz w:val="28"/>
          <w:szCs w:val="28"/>
          <w:lang w:val="tg-Cyrl-TJ"/>
        </w:rPr>
        <w:t>183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Pr="0035299D">
        <w:rPr>
          <w:rFonts w:ascii="Times New Roman" w:hAnsi="Times New Roman"/>
          <w:b/>
          <w:color w:val="000000"/>
          <w:sz w:val="28"/>
          <w:szCs w:val="28"/>
        </w:rPr>
        <w:t xml:space="preserve"> Кадом муносибатҳои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</w:rPr>
        <w:t>ҷ</w:t>
      </w:r>
      <w:r w:rsidRPr="0035299D">
        <w:rPr>
          <w:rFonts w:ascii="Times New Roman" w:hAnsi="Times New Roman"/>
          <w:b/>
          <w:color w:val="000000"/>
          <w:sz w:val="28"/>
          <w:szCs w:val="28"/>
        </w:rPr>
        <w:t>амъиятироҳуқуқимеҳнат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</w:rPr>
        <w:t>ӣ</w:t>
      </w:r>
      <w:r w:rsidRPr="0035299D">
        <w:rPr>
          <w:rFonts w:ascii="Times New Roman" w:hAnsi="Times New Roman"/>
          <w:b/>
          <w:color w:val="000000"/>
          <w:sz w:val="28"/>
          <w:szCs w:val="28"/>
        </w:rPr>
        <w:t>танзимменамояд?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$A) </w:t>
      </w:r>
      <w:r w:rsidRPr="0035299D">
        <w:rPr>
          <w:color w:val="000000"/>
          <w:sz w:val="28"/>
          <w:szCs w:val="28"/>
        </w:rPr>
        <w:t xml:space="preserve"> Муносибатҳоимеҳнатиротанзимменамояд;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$B) </w:t>
      </w:r>
      <w:r w:rsidRPr="0035299D">
        <w:rPr>
          <w:color w:val="000000"/>
          <w:sz w:val="28"/>
          <w:szCs w:val="28"/>
        </w:rPr>
        <w:t xml:space="preserve"> Муносибатҳоимеҳнат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вамуносибатҳоибаонҳовобастаиашхосивоқе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, китибқишартномаи (қарордоди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мехнат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дарташкилотҳо, ташкилотумуассисаҳоиҳамагунашаклимоликияткормекунанд, коришаҳрвандониалоҳидарои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роменамоянд, инчунинашхосе, киузвваиштирокчииташкилотмебошанд, танзимменамояд;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$C) </w:t>
      </w:r>
      <w:r w:rsidRPr="0035299D">
        <w:rPr>
          <w:color w:val="000000"/>
          <w:sz w:val="28"/>
          <w:szCs w:val="28"/>
        </w:rPr>
        <w:t xml:space="preserve"> Муносибатҳои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амъиятиро, кибомеҳнаталоқамандҳастанд, танзимменамояд;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 w:rsidRPr="0035299D">
        <w:rPr>
          <w:color w:val="000000"/>
          <w:sz w:val="28"/>
          <w:szCs w:val="28"/>
        </w:rPr>
        <w:t>$D</w:t>
      </w:r>
      <w:r>
        <w:rPr>
          <w:color w:val="000000"/>
          <w:sz w:val="28"/>
          <w:szCs w:val="28"/>
        </w:rPr>
        <w:t>)</w:t>
      </w:r>
      <w:r w:rsidRPr="0035299D">
        <w:rPr>
          <w:color w:val="000000"/>
          <w:sz w:val="28"/>
          <w:szCs w:val="28"/>
        </w:rPr>
        <w:t>Ҳуқуқимеҳнат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муносибатҳоимолумулк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вағайримолумулкиикормандонротанзимменамояд;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$E) </w:t>
      </w:r>
      <w:r w:rsidRPr="0035299D">
        <w:rPr>
          <w:color w:val="000000"/>
          <w:sz w:val="28"/>
          <w:szCs w:val="28"/>
        </w:rPr>
        <w:t xml:space="preserve"> Ҳамаи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авоҳокомиландурустмебошанд;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color w:val="000000"/>
          <w:sz w:val="28"/>
          <w:szCs w:val="28"/>
        </w:rPr>
        <w:t>@</w:t>
      </w:r>
      <w:r w:rsidRPr="0035299D">
        <w:rPr>
          <w:b/>
          <w:color w:val="000000"/>
          <w:sz w:val="28"/>
          <w:szCs w:val="28"/>
          <w:lang w:val="tg-Cyrl-TJ"/>
        </w:rPr>
        <w:t>184</w:t>
      </w:r>
      <w:r>
        <w:rPr>
          <w:b/>
          <w:color w:val="000000"/>
          <w:sz w:val="28"/>
          <w:szCs w:val="28"/>
        </w:rPr>
        <w:t xml:space="preserve">. </w:t>
      </w:r>
      <w:r w:rsidRPr="0035299D">
        <w:rPr>
          <w:b/>
          <w:color w:val="000000"/>
          <w:sz w:val="28"/>
          <w:szCs w:val="28"/>
        </w:rPr>
        <w:t xml:space="preserve"> </w:t>
      </w:r>
      <w:r w:rsidRPr="0035299D">
        <w:rPr>
          <w:b/>
          <w:color w:val="000000"/>
          <w:sz w:val="28"/>
          <w:szCs w:val="28"/>
          <w:lang w:val="tg-Cyrl-TJ"/>
        </w:rPr>
        <w:t xml:space="preserve">Ба салоҳияти Ҳукумати 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b/>
          <w:color w:val="000000"/>
          <w:sz w:val="28"/>
          <w:szCs w:val="28"/>
          <w:lang w:val="tg-Cyrl-TJ"/>
        </w:rPr>
        <w:t>Т оид ба ҳифзи меҳнат дохил мешаванд: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татбиқ намудани самтҳои асосии сиёсати давлат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оид ба ҳифзи меҳнат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авобҳо дурустанд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қабули санадҳои меъёрии ҳуқуқ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оид ба ҳифзи меҳнат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 w:rsidRPr="0035299D">
        <w:rPr>
          <w:color w:val="000000"/>
          <w:sz w:val="28"/>
          <w:szCs w:val="28"/>
        </w:rPr>
        <w:t>$D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</w:t>
      </w:r>
      <w:r w:rsidRPr="0035299D">
        <w:rPr>
          <w:color w:val="000000"/>
          <w:sz w:val="28"/>
          <w:szCs w:val="28"/>
          <w:lang w:val="tg-Cyrl-TJ"/>
        </w:rPr>
        <w:t>муайян намудани асосҳои идоракунии давлатии ҳифзи меҳнат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 ҳамкории байналмиллал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оид ба ҳифзи меҳнат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color w:val="000000"/>
          <w:sz w:val="28"/>
          <w:szCs w:val="28"/>
        </w:rPr>
        <w:t>@</w:t>
      </w:r>
      <w:r w:rsidRPr="0035299D">
        <w:rPr>
          <w:b/>
          <w:color w:val="000000"/>
          <w:sz w:val="28"/>
          <w:szCs w:val="28"/>
          <w:lang w:val="tg-Cyrl-TJ"/>
        </w:rPr>
        <w:t>185</w:t>
      </w:r>
      <w:r>
        <w:rPr>
          <w:b/>
          <w:color w:val="000000"/>
          <w:sz w:val="28"/>
          <w:szCs w:val="28"/>
        </w:rPr>
        <w:t xml:space="preserve">. </w:t>
      </w:r>
      <w:r w:rsidRPr="0035299D">
        <w:rPr>
          <w:b/>
          <w:color w:val="000000"/>
          <w:sz w:val="28"/>
          <w:szCs w:val="28"/>
        </w:rPr>
        <w:t xml:space="preserve"> </w:t>
      </w:r>
      <w:r w:rsidRPr="0035299D">
        <w:rPr>
          <w:b/>
          <w:color w:val="000000"/>
          <w:sz w:val="28"/>
          <w:szCs w:val="28"/>
          <w:lang w:val="tg-Cyrl-TJ"/>
        </w:rPr>
        <w:t>Барои риоя накардани талаботи ҳифзи меҳнат к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ӣ</w:t>
      </w:r>
      <w:r w:rsidRPr="0035299D">
        <w:rPr>
          <w:b/>
          <w:color w:val="000000"/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b/>
          <w:color w:val="000000"/>
          <w:sz w:val="28"/>
          <w:szCs w:val="28"/>
          <w:lang w:val="tg-Cyrl-TJ"/>
        </w:rPr>
        <w:t>авобгар мебошад?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</w:rPr>
        <w:t xml:space="preserve">$A) </w:t>
      </w:r>
      <w:r w:rsidRPr="0035299D">
        <w:rPr>
          <w:color w:val="000000"/>
          <w:sz w:val="28"/>
          <w:szCs w:val="28"/>
        </w:rPr>
        <w:t xml:space="preserve"> </w:t>
      </w:r>
      <w:r w:rsidRPr="0035299D">
        <w:rPr>
          <w:color w:val="000000"/>
          <w:sz w:val="28"/>
          <w:szCs w:val="28"/>
          <w:lang w:val="tg-Cyrl-TJ"/>
        </w:rPr>
        <w:t>корманд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</w:rPr>
        <w:t xml:space="preserve">$B) </w:t>
      </w:r>
      <w:r w:rsidRPr="0035299D">
        <w:rPr>
          <w:color w:val="000000"/>
          <w:sz w:val="28"/>
          <w:szCs w:val="28"/>
        </w:rPr>
        <w:t xml:space="preserve"> </w:t>
      </w:r>
      <w:r w:rsidRPr="0035299D">
        <w:rPr>
          <w:color w:val="000000"/>
          <w:sz w:val="28"/>
          <w:szCs w:val="28"/>
          <w:lang w:val="tg-Cyrl-TJ"/>
        </w:rPr>
        <w:t>корфармо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</w:rPr>
        <w:t xml:space="preserve">$C) </w:t>
      </w:r>
      <w:r w:rsidRPr="0035299D">
        <w:rPr>
          <w:color w:val="000000"/>
          <w:sz w:val="28"/>
          <w:szCs w:val="28"/>
        </w:rPr>
        <w:t xml:space="preserve"> </w:t>
      </w:r>
      <w:r w:rsidRPr="0035299D">
        <w:rPr>
          <w:color w:val="000000"/>
          <w:sz w:val="28"/>
          <w:szCs w:val="28"/>
          <w:lang w:val="tg-Cyrl-TJ"/>
        </w:rPr>
        <w:t>комиссияи созиш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 w:rsidRPr="0035299D">
        <w:rPr>
          <w:color w:val="000000"/>
          <w:sz w:val="28"/>
          <w:szCs w:val="28"/>
          <w:lang w:val="tg-Cyrl-TJ"/>
        </w:rPr>
        <w:t>$D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мақоме,ки баҳсҳои меҳнатиро баррас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мекунад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 намояндаи корманд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@186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Назорати татбиқи созишнома ва шартномаҳои коллектив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амал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карда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намояндаи 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комиссия оид ба танзими муносибатҳои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тимоию 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,тарафҳо(намояндагони онҳо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ва ғайра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намояндаи корфармо</w:t>
      </w:r>
      <w:r>
        <w:rPr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мақоми кордиҳанда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Иттиҳодияикорфармоён;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@187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Тартиби бақайдгириишаҳрвандонибекорсалоҳиятикадоммакомотаст;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Ҳукумати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Хадамоти давлатии шуғли аҳол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Кумитаи давлатии сармоягузор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ваидораиамволи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Федератсияи иттифоқҳоикасабаи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Иттиҳодияикорфармоён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@188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ҳлатибоздоштипардохтик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макпулиромуайяннамоед:;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Пардохти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ҳлатитопан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моҳбоздоштамешавад;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Пардохти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ҳлатитошашмоҳбоздоштамешавад;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Пардохти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ҳлатитодумоҳбоздоштамешавад;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Пардохти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 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ҳлатитосемоҳбоздоштамешавад;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Пардохти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ҳлатиточормоҳбоздоштамешавад;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@189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Назорати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амъиятии санитар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амал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карда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 xml:space="preserve">ониби нозирони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амъиятии санитарии ташкилот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 намояндагони корманд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</w:rPr>
      </w:pPr>
      <w:r w:rsidRPr="0035299D">
        <w:rPr>
          <w:b/>
          <w:color w:val="000000"/>
          <w:sz w:val="28"/>
          <w:szCs w:val="28"/>
        </w:rPr>
        <w:t>@</w:t>
      </w:r>
      <w:r w:rsidRPr="0035299D">
        <w:rPr>
          <w:b/>
          <w:color w:val="000000"/>
          <w:sz w:val="28"/>
          <w:szCs w:val="28"/>
          <w:lang w:val="tg-Cyrl-TJ"/>
        </w:rPr>
        <w:t>190</w:t>
      </w:r>
      <w:r>
        <w:rPr>
          <w:b/>
          <w:color w:val="000000"/>
          <w:sz w:val="28"/>
          <w:szCs w:val="28"/>
        </w:rPr>
        <w:t xml:space="preserve">. </w:t>
      </w:r>
      <w:r w:rsidRPr="0035299D">
        <w:rPr>
          <w:b/>
          <w:color w:val="000000"/>
          <w:sz w:val="28"/>
          <w:szCs w:val="28"/>
        </w:rPr>
        <w:t xml:space="preserve"> Замони эътибор пайдо намудани созишномаи коллективиро муайян намоед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$A) </w:t>
      </w:r>
      <w:r w:rsidRPr="0035299D">
        <w:rPr>
          <w:color w:val="000000"/>
          <w:sz w:val="28"/>
          <w:szCs w:val="28"/>
        </w:rPr>
        <w:t xml:space="preserve"> Созишнома аз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>зи қабул и он ва ё аз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>зи дар созишнома муқарраршуда эътибор пайдо мекунад;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$B) </w:t>
      </w:r>
      <w:r w:rsidRPr="0035299D">
        <w:rPr>
          <w:color w:val="000000"/>
          <w:sz w:val="28"/>
          <w:szCs w:val="28"/>
        </w:rPr>
        <w:t xml:space="preserve"> Созишнома аз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>зи ба он имзо гузоштани тарафҳо ва ё аз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 xml:space="preserve">зи дар созишнома муқарраршуда эътибор пайдо мекунад; 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$C) </w:t>
      </w:r>
      <w:r w:rsidRPr="0035299D">
        <w:rPr>
          <w:color w:val="000000"/>
          <w:sz w:val="28"/>
          <w:szCs w:val="28"/>
        </w:rPr>
        <w:t xml:space="preserve"> Созишнома аз лаҳзаи ба он имзо гузоштани тарафҳо эътибор пайдо мекунад;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color w:val="000000"/>
          <w:sz w:val="28"/>
          <w:szCs w:val="28"/>
        </w:rPr>
      </w:pPr>
      <w:r w:rsidRPr="0035299D">
        <w:rPr>
          <w:color w:val="000000"/>
          <w:sz w:val="28"/>
          <w:szCs w:val="28"/>
        </w:rPr>
        <w:t>$D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Созишнома аз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>зи ба он мухр гузоштан эътибор пайдо мекунад;</w:t>
      </w:r>
    </w:p>
    <w:p w:rsidR="00F86AF0" w:rsidRPr="00EB470E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color w:val="000000"/>
          <w:sz w:val="28"/>
          <w:szCs w:val="28"/>
        </w:rPr>
        <w:t xml:space="preserve">$E) </w:t>
      </w:r>
      <w:r w:rsidRPr="0035299D">
        <w:rPr>
          <w:color w:val="000000"/>
          <w:sz w:val="28"/>
          <w:szCs w:val="28"/>
        </w:rPr>
        <w:t xml:space="preserve"> Созишнома аз лаҳзаи қабули он эътибор пайдо мекунад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color w:val="000000"/>
          <w:sz w:val="28"/>
          <w:szCs w:val="28"/>
          <w:lang w:val="tg-Cyrl-TJ"/>
        </w:rPr>
        <w:t xml:space="preserve">Дар 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b/>
          <w:color w:val="000000"/>
          <w:sz w:val="28"/>
          <w:szCs w:val="28"/>
          <w:lang w:val="tg-Cyrl-TJ"/>
        </w:rPr>
        <w:t>умҳурии То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b/>
          <w:color w:val="000000"/>
          <w:sz w:val="28"/>
          <w:szCs w:val="28"/>
          <w:lang w:val="tg-Cyrl-TJ"/>
        </w:rPr>
        <w:t>икистон меҳнати и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b/>
          <w:color w:val="000000"/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ӣ</w:t>
      </w:r>
      <w:r w:rsidRPr="0035299D">
        <w:rPr>
          <w:b/>
          <w:color w:val="000000"/>
          <w:sz w:val="28"/>
          <w:szCs w:val="28"/>
          <w:lang w:val="tg-Cyrl-TJ"/>
        </w:rPr>
        <w:t xml:space="preserve"> мумкин аст?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$A) </w:t>
      </w:r>
      <w:r w:rsidRPr="0035299D">
        <w:rPr>
          <w:color w:val="000000"/>
          <w:sz w:val="28"/>
          <w:szCs w:val="28"/>
          <w:lang w:val="tg-Cyrl-TJ"/>
        </w:rPr>
        <w:t xml:space="preserve"> Меҳнати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мумкин аст;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$B) </w:t>
      </w:r>
      <w:r w:rsidRPr="0035299D">
        <w:rPr>
          <w:color w:val="000000"/>
          <w:sz w:val="28"/>
          <w:szCs w:val="28"/>
          <w:lang w:val="tg-Cyrl-TJ"/>
        </w:rPr>
        <w:t xml:space="preserve"> Меҳнати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манъ аст;;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$C) </w:t>
      </w:r>
      <w:r w:rsidRPr="0035299D">
        <w:rPr>
          <w:color w:val="000000"/>
          <w:sz w:val="28"/>
          <w:szCs w:val="28"/>
          <w:lang w:val="tg-Cyrl-TJ"/>
        </w:rPr>
        <w:t xml:space="preserve"> Меҳнати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дар ҳолатҳои истисно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мумкин аст;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 w:rsidRPr="0035299D">
        <w:rPr>
          <w:color w:val="000000"/>
          <w:sz w:val="28"/>
          <w:szCs w:val="28"/>
          <w:lang w:val="tg-Cyrl-TJ"/>
        </w:rPr>
        <w:t>$D</w:t>
      </w:r>
      <w:r>
        <w:rPr>
          <w:color w:val="000000"/>
          <w:sz w:val="28"/>
          <w:szCs w:val="28"/>
          <w:lang w:val="tg-Cyrl-TJ"/>
        </w:rPr>
        <w:t xml:space="preserve">) </w:t>
      </w:r>
      <w:r w:rsidRPr="0035299D">
        <w:rPr>
          <w:color w:val="000000"/>
          <w:sz w:val="28"/>
          <w:szCs w:val="28"/>
          <w:lang w:val="tg-Cyrl-TJ"/>
        </w:rPr>
        <w:t xml:space="preserve"> Бо амри корфармо ба меҳнати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озат дода мешавад;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  <w:lang w:val="tg-Cyrl-TJ"/>
        </w:rPr>
      </w:pPr>
      <w:r>
        <w:rPr>
          <w:color w:val="000000"/>
          <w:sz w:val="28"/>
          <w:szCs w:val="28"/>
          <w:lang w:val="tg-Cyrl-TJ"/>
        </w:rPr>
        <w:t xml:space="preserve">$E) </w:t>
      </w:r>
      <w:r w:rsidRPr="0035299D">
        <w:rPr>
          <w:color w:val="000000"/>
          <w:sz w:val="28"/>
          <w:szCs w:val="28"/>
          <w:lang w:val="tg-Cyrl-TJ"/>
        </w:rPr>
        <w:t xml:space="preserve"> Бо қарори суд меҳнати и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ҷ</w:t>
      </w:r>
      <w:r w:rsidRPr="0035299D">
        <w:rPr>
          <w:color w:val="000000"/>
          <w:sz w:val="28"/>
          <w:szCs w:val="28"/>
          <w:lang w:val="tg-Cyrl-TJ"/>
        </w:rPr>
        <w:t>бор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  <w:lang w:val="tg-Cyrl-TJ"/>
        </w:rPr>
        <w:t>ӣ</w:t>
      </w:r>
      <w:r w:rsidRPr="0035299D">
        <w:rPr>
          <w:color w:val="000000"/>
          <w:sz w:val="28"/>
          <w:szCs w:val="28"/>
          <w:lang w:val="tg-Cyrl-TJ"/>
        </w:rPr>
        <w:t xml:space="preserve"> мумкин аст;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Ҳангомисафарихизмат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кадомхаро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отҳо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убронкардамешавад?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харо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отизистидуразмаҳаллизистидоим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харо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отироҳкиро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харо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отикироиманзилиистиқомат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дигар харо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отҳо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Кадом намуди ҳавасмандгардониромедонед?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сарзаниш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эълони раҳматнома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танбеҳ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танбеҳиқатъ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Аз додани баёнот саркаш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намудани корманд ба татбиқи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азомонеъшудаметавонадёне 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қисман 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наметавонад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танҳобам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ҳлатимуайян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дар баъзе ҳолатҳометавонад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ҳлатиамалиму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озотиинтизом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ч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қадараст 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зиёда аз 1моҳ буда наметавонад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6моҳ зиёда буда наметавонад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зиёда аз 4 моҳ буда наметавонад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зиёда аз 3 сол буда наметавонад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зиёда аз 2 сол буда наметавонад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Аз чандсолаг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шахсбакорқабулкардамешавад?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16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15солаг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17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18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19 солаг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Баҳсҳоимеҳнатиифардрокадоммақомотбаррас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мекунад?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Прокуратура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Судҳо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Мақомоти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роия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>) Вазорати адлия;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Вазорати корҳоидохил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Шакли ифодаёбии меъёрхои ҳукукимеҳнат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-ин:;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музди мехнат;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Сарчашмаҳои ҳуқуқимехнат;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Манбаъҳоитанзимкунандаимуносибатҳоимеҳнат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Конститутсияи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 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шартномаҳоиколлектив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вадигарсанадҳоимеъёриидохил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(локал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оидбамеҳнат;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@199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color w:val="000000"/>
          <w:sz w:val="28"/>
          <w:szCs w:val="28"/>
          <w:lang w:val="tg-Cyrl-TJ"/>
        </w:rPr>
        <w:t xml:space="preserve"> Асосҳои ба ву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b/>
          <w:color w:val="000000"/>
          <w:sz w:val="28"/>
          <w:szCs w:val="28"/>
          <w:lang w:val="tg-Cyrl-TJ"/>
        </w:rPr>
        <w:t>уд омадани муносибатҳои меҳнатиро муайян намоед:;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$A) </w:t>
      </w:r>
      <w:r w:rsidRPr="0035299D">
        <w:rPr>
          <w:color w:val="000000"/>
          <w:sz w:val="28"/>
          <w:szCs w:val="28"/>
        </w:rPr>
        <w:t xml:space="preserve"> Фармони корфармо;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$B) </w:t>
      </w:r>
      <w:r w:rsidRPr="0035299D">
        <w:rPr>
          <w:color w:val="000000"/>
          <w:sz w:val="28"/>
          <w:szCs w:val="28"/>
        </w:rPr>
        <w:t xml:space="preserve"> Созишномаи 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, ки корманд бо корфармо бастааст;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$C) </w:t>
      </w:r>
      <w:r w:rsidRPr="0035299D">
        <w:rPr>
          <w:color w:val="000000"/>
          <w:sz w:val="28"/>
          <w:szCs w:val="28"/>
        </w:rPr>
        <w:t xml:space="preserve"> Шартномаи (қарордоди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меҳнат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;</w:t>
      </w:r>
    </w:p>
    <w:p w:rsidR="00F86AF0" w:rsidRPr="0035299D" w:rsidRDefault="00F86AF0" w:rsidP="00FA7364">
      <w:pPr>
        <w:pStyle w:val="List"/>
        <w:spacing w:line="360" w:lineRule="auto"/>
        <w:ind w:left="0" w:firstLine="2"/>
        <w:jc w:val="both"/>
        <w:rPr>
          <w:color w:val="000000"/>
          <w:sz w:val="28"/>
          <w:szCs w:val="28"/>
        </w:rPr>
      </w:pPr>
      <w:r w:rsidRPr="0035299D">
        <w:rPr>
          <w:color w:val="000000"/>
          <w:sz w:val="28"/>
          <w:szCs w:val="28"/>
        </w:rPr>
        <w:t>$D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Қарори иттифоқи касабаи ташкилот;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color w:val="000000"/>
          <w:sz w:val="28"/>
          <w:szCs w:val="28"/>
        </w:rPr>
        <w:t xml:space="preserve">$E) </w:t>
      </w:r>
      <w:r w:rsidRPr="0035299D">
        <w:rPr>
          <w:color w:val="000000"/>
          <w:sz w:val="28"/>
          <w:szCs w:val="28"/>
        </w:rPr>
        <w:t xml:space="preserve"> Қарордод ва созишномаи коллектив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>
        <w:rPr>
          <w:rFonts w:ascii="MS Mincho" w:eastAsia="MS Mincho" w:hAnsi="MS Mincho" w:cs="MS Mincho" w:hint="eastAsia"/>
          <w:color w:val="000000"/>
          <w:sz w:val="28"/>
          <w:szCs w:val="28"/>
        </w:rPr>
        <w:t>;</w:t>
      </w:r>
    </w:p>
    <w:p w:rsidR="00F86AF0" w:rsidRPr="0035299D" w:rsidRDefault="00F86AF0" w:rsidP="00FA7364">
      <w:pPr>
        <w:pStyle w:val="BodyText"/>
        <w:spacing w:line="360" w:lineRule="auto"/>
        <w:ind w:firstLine="2"/>
        <w:jc w:val="both"/>
        <w:rPr>
          <w:b/>
          <w:color w:val="000000"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color w:val="000000"/>
          <w:sz w:val="28"/>
          <w:szCs w:val="28"/>
          <w:lang w:val="tg-Cyrl-TJ"/>
        </w:rPr>
        <w:t xml:space="preserve"> Шаклҳои ифодаёбии меҳнати и</w:t>
      </w:r>
      <w:r w:rsidRPr="0035299D">
        <w:rPr>
          <w:rFonts w:ascii="MS Mincho" w:eastAsia="MS Mincho" w:hAnsi="MS Mincho" w:cs="MS Mincho" w:hint="eastAsia"/>
          <w:b/>
          <w:color w:val="000000"/>
          <w:sz w:val="28"/>
          <w:szCs w:val="28"/>
          <w:lang w:val="tg-Cyrl-TJ"/>
        </w:rPr>
        <w:t>ҷ</w:t>
      </w:r>
      <w:r w:rsidRPr="0035299D">
        <w:rPr>
          <w:b/>
          <w:color w:val="000000"/>
          <w:sz w:val="28"/>
          <w:szCs w:val="28"/>
          <w:lang w:val="tg-Cyrl-TJ"/>
        </w:rPr>
        <w:t>бориро муайян намоед;</w:t>
      </w:r>
    </w:p>
    <w:p w:rsidR="00F86AF0" w:rsidRPr="0035299D" w:rsidRDefault="00F86AF0" w:rsidP="00FA7364">
      <w:pPr>
        <w:pStyle w:val="BodyTextFirstInden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$A) </w:t>
      </w:r>
      <w:r w:rsidRPr="0035299D">
        <w:rPr>
          <w:color w:val="000000"/>
          <w:sz w:val="28"/>
          <w:szCs w:val="28"/>
        </w:rPr>
        <w:t xml:space="preserve"> Пардохти ду каратаи маош;</w:t>
      </w:r>
    </w:p>
    <w:p w:rsidR="00F86AF0" w:rsidRPr="0035299D" w:rsidRDefault="00F86AF0" w:rsidP="00FA7364">
      <w:pPr>
        <w:pStyle w:val="BodyTextFirstInden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$B) </w:t>
      </w:r>
      <w:r w:rsidRPr="0035299D">
        <w:rPr>
          <w:color w:val="000000"/>
          <w:sz w:val="28"/>
          <w:szCs w:val="28"/>
        </w:rPr>
        <w:t xml:space="preserve"> таҳти татбиқи 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ҷ</w:t>
      </w:r>
      <w:r w:rsidRPr="0035299D">
        <w:rPr>
          <w:color w:val="000000"/>
          <w:sz w:val="28"/>
          <w:szCs w:val="28"/>
        </w:rPr>
        <w:t>азо;</w:t>
      </w:r>
    </w:p>
    <w:p w:rsidR="00F86AF0" w:rsidRPr="0035299D" w:rsidRDefault="00F86AF0" w:rsidP="00FA7364">
      <w:pPr>
        <w:pStyle w:val="BodyTextFirstIndent"/>
        <w:spacing w:line="360" w:lineRule="auto"/>
        <w:ind w:firstLine="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$C) </w:t>
      </w:r>
      <w:r w:rsidRPr="0035299D">
        <w:rPr>
          <w:color w:val="000000"/>
          <w:sz w:val="28"/>
          <w:szCs w:val="28"/>
        </w:rPr>
        <w:t xml:space="preserve"> иштирок дар корпарто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ӣ</w:t>
      </w:r>
      <w:r w:rsidRPr="0035299D">
        <w:rPr>
          <w:color w:val="000000"/>
          <w:sz w:val="28"/>
          <w:szCs w:val="28"/>
        </w:rPr>
        <w:t>;</w:t>
      </w:r>
    </w:p>
    <w:p w:rsidR="00F86AF0" w:rsidRPr="0035299D" w:rsidRDefault="00F86AF0" w:rsidP="00FA7364">
      <w:pPr>
        <w:pStyle w:val="BodyTextFirstIndent"/>
        <w:spacing w:line="360" w:lineRule="auto"/>
        <w:ind w:firstLine="2"/>
        <w:jc w:val="both"/>
        <w:rPr>
          <w:color w:val="000000"/>
          <w:sz w:val="28"/>
          <w:szCs w:val="28"/>
        </w:rPr>
      </w:pPr>
      <w:r w:rsidRPr="0035299D">
        <w:rPr>
          <w:color w:val="000000"/>
          <w:sz w:val="28"/>
          <w:szCs w:val="28"/>
        </w:rPr>
        <w:t>$D</w:t>
      </w:r>
      <w:r>
        <w:rPr>
          <w:color w:val="000000"/>
          <w:sz w:val="28"/>
          <w:szCs w:val="28"/>
        </w:rPr>
        <w:t xml:space="preserve">) </w:t>
      </w:r>
      <w:r w:rsidRPr="0035299D">
        <w:rPr>
          <w:color w:val="000000"/>
          <w:sz w:val="28"/>
          <w:szCs w:val="28"/>
        </w:rPr>
        <w:t xml:space="preserve"> Муқарар намудани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>зи кори нопурра;</w:t>
      </w:r>
    </w:p>
    <w:p w:rsidR="00F86AF0" w:rsidRPr="00EB470E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color w:val="000000"/>
          <w:sz w:val="28"/>
          <w:szCs w:val="28"/>
        </w:rPr>
        <w:t xml:space="preserve">$E) </w:t>
      </w:r>
      <w:r w:rsidRPr="0035299D">
        <w:rPr>
          <w:color w:val="000000"/>
          <w:sz w:val="28"/>
          <w:szCs w:val="28"/>
        </w:rPr>
        <w:t xml:space="preserve"> Татбиқи кор дар р</w:t>
      </w:r>
      <w:r w:rsidRPr="0035299D">
        <w:rPr>
          <w:rFonts w:ascii="MS Mincho" w:eastAsia="MS Mincho" w:hAnsi="MS Mincho" w:cs="MS Mincho" w:hint="eastAsia"/>
          <w:color w:val="000000"/>
          <w:sz w:val="28"/>
          <w:szCs w:val="28"/>
        </w:rPr>
        <w:t>ӯ</w:t>
      </w:r>
      <w:r w:rsidRPr="0035299D">
        <w:rPr>
          <w:color w:val="000000"/>
          <w:sz w:val="28"/>
          <w:szCs w:val="28"/>
        </w:rPr>
        <w:t>зҳои истироҳат</w:t>
      </w:r>
      <w:r>
        <w:rPr>
          <w:color w:val="000000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Таъминоти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соҳаимустақилиҳуқуқаст, кимуносибатҳои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аъмият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оидирасониданиёр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башаҳрвандони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икистонро, киазхизматдуранд, дарбармегирад;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шакли ифодаи сиёсати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тимоиидавлатаст, кибатаъминотимоддиигур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ҳиалоҳидаишаҳрвандоназҳисобимаблағҳоибу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етидавлат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вамаблағҳоимарказонидашудаихусусиятии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дошта, ҳангоми бастани никоҳ, рафтанбахизматидавлат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равонагардидааст;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таъминоти бечорагон ва камббизоатон аст;;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амали хайриявии СММ нисбати камбизоатон-иштирокчиёни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ангибузургиВатан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шакли ифодаи сиёсати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тимоиидавлатаст, кибатаъминотимоддиигур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ҳиалоҳидаишаҳрвандоназҳисобимаблағҳоибу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етидавлат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вамаблағҳоимарказонидашудаихусусиятии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тимоидошта, ҳангомифаро расидани ҳолатҳоиазтарафидавлатдариндавраиинкишофашаҳмиятии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дорадбомақсадибаробарнамуданиаҳволии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тимоиииншаҳрвандондармуқоисабодигараъзоёни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аъмиятравонагардидааст;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Пардохтпул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, хизматрасон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ваимтиёзҳоин: 1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услубҳо; 2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ғояҳо; 3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намудҳо; 4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хусусиятҳо-итаъминотии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аст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авобидурустроинтихобкунед:;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3;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2;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1;;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Таъминоти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дороичунинфунксияҳомебошад:;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иқтисод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сиёс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шахс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демограф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офиятиқобилиятимеҳнат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ҳлатнок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шахс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молиякунон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иқтисод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сиёс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демограф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офиятиқобилиятимеҳнат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беозгашт ва бем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ҳлатнок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Шаклҳоиташкилиюҳуқуқиитаъминотии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инҳоянд;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суғуртаидавлатии (ҳатмии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азҳисобибунёдҳоимарказонидашуда, 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тимоиисоҳибкорон;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амалҳоихайриявииидона, ёриибашардустона, 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даҳон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вахат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суғуртаидавлатии (ҳатмии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суғуртаидавлатии (ихиёрии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суғуртаитиб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суғуртаидавлатии (ҳатмии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азҳисобибунёдҳоимарказонидашуда, 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Суғуртаи давлатии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системаи навъҳоиаз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онибидавлаткафолатдодашудаитаъминиашхосисуғурташудаҳангомимаҳрумгардиданазмуздимеҳнат, даромадимоҳонаёдаромаддарнати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аибемор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нашаманд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майнуш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осебимеҳнат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аздастдоданисаробонишаҳрвандониборатмебошад;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низоми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макҳоии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тимоиидалат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бароимаъюбонвабеморонаст;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иродаи ихтиёрии одамон аст;;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суғуртаиҳатмиишаҳрвандонмебошад;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системаи навъҳоиаз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онибидавлаткафолатдодашудаитаъминиашхосисуғурташудаҳангомимаҳрумгардиданазмуздимеҳнатёдаромаддарнати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аибемор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осебимеҳнат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ёбемориикасб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маъюб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ҳомиладор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ватаваллуд, пир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аздастдоданисаробон, фавтиданвадигарҳолатҳоимуқаррарнамудаиқонунҳои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икистоназҳисобисаҳмҳоиҳатмиисуғуртаикорфармоёнвашаҳрвандониборатмебошад;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Суғуртаидавлатиии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ҳатм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нест;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ҳатмистбашарте, кишаҳрвандбасинни 50 нарасидабошад;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ҳатм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аст;;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ҳатминестбаистисноиҳолатихариданивоситаинақлиёт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ҳатмисттанҳобамаъюбон;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Бо таъминоти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азҳисобибунёдҳоимарказонидашудафарогирифтамешаванд:;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беморон, маъюбон;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хизатчиёни 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хизматчиёниҳарб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ваоилаионҳо, инчуниндигархизматчиёнвобастабахусусиятихосдоштанифаъолияти онҳо, шахсоне, кидароилаашонзиёдааз 10 нафарфарзанддоранд;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маъюбон;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пиронсолон, беморони касалии дил ва касалии шуш;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хизатчиёни 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хизматчиёниҳарб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ваоилаионҳо, инчуниндигархизматчиёнвобастабахусусиятихосдоштанифаъолиятионҳо;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@208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Гирифтани таъминоти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тимоиидавлат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азиштирокикорманддармуносибатимеҳнат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вапардохтисуғуртав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вобаста:;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намебошад ба шарте, ки собиқаимеҳнат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доштабошад;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намемебошад;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мебошад;;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мебошад дар мавриде, ки хизматчии ҳарб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мебошад ба шарте, ки шахс доранда нест;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20</w:t>
      </w:r>
      <w:r w:rsidRPr="0035299D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>Предмети 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тимоиромуносибатҳоизайлташкилмедиҳанд:;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муносибатҳооидисобиқаикор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нафақаимеҳнат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пиронсол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серфарзанд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иштирокчии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БВ, иштирокчии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ангиКорея, нафақаии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ҳисоб кардан ва додани он,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макпулибароимувақатанбекормон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тавлидифарзанд, гумкарданиқобилиятимеҳнат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суғуртаидавлатиии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намудҳоиалоҳидаиёриии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хизматрасониии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тимоиватанзимиҳуқукиион;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муносибатҳооидидоданимаблағипул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 бемороне, ки давомияти беморияшон зиёда аз чор моҳаст;</w:t>
      </w:r>
    </w:p>
    <w:p w:rsidR="00F86AF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муносибатҳооидбаёриикамбизоатон;</w:t>
      </w:r>
      <w:r w:rsidRPr="0035299D"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C10975">
        <w:rPr>
          <w:sz w:val="28"/>
          <w:szCs w:val="28"/>
          <w:lang w:val="tg-Cyrl-TJ"/>
        </w:rPr>
        <w:t>$D)  муносибатҳооидисинусол, ваъзимаълумотнок</w:t>
      </w:r>
      <w:r w:rsidRPr="00C10975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C10975">
        <w:rPr>
          <w:sz w:val="28"/>
          <w:szCs w:val="28"/>
          <w:lang w:val="tg-Cyrl-TJ"/>
        </w:rPr>
        <w:t>, ҳуқуқбамеҳнат, муро</w:t>
      </w:r>
      <w:r w:rsidRPr="00C10975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C10975">
        <w:rPr>
          <w:sz w:val="28"/>
          <w:szCs w:val="28"/>
          <w:lang w:val="tg-Cyrl-TJ"/>
        </w:rPr>
        <w:t>иатбамақомотисуд</w:t>
      </w:r>
      <w:r w:rsidRPr="00C10975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C10975"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$E)  муносибатҳооидисобиқаикор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, нафақаимеҳнат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, 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тимо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, ҳисобкарданвадоданион, к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523897">
        <w:rPr>
          <w:sz w:val="28"/>
          <w:szCs w:val="28"/>
          <w:lang w:val="tg-Cyrl-TJ"/>
        </w:rPr>
        <w:t>макпулибароимувақатанбекормон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, тавлидифарзанд, гумкарданиқобилиятимеҳнат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, суғуртаидавлатиии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тимо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, намудҳоиалоҳидаиёриии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тимо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, хизматрасониии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тимоиватанзимиҳуқукиион;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Хусусиятҳоипредметиҳуқуқ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таъминоти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мақсаднок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эҳтимол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ҳлатнок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истисно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объектив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серталаб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бемузд, бетавҳил;;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давлат ва шахси воқе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ҳамчунсубъект, алиментар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ғайриэквивалент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пулак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давлат ва шахси воқе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ҳамчунсубъект, алиментар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мақсаднокиитаъминот;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Қисмимахсусиҳуқуқитаъминотии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азинмуносибатҳоиборатаст:;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аз нафақаимеҳнат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ҳисобкарданвадоданион,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макпулибароимувақатанбекормон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тавлидифарзанд, гумкарданиқобилиятимеҳнат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суғуртаидавлатии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ғояҳоитаъминотии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меъёрҳоитаъминотии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собиқаикор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нафақаимеҳнат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ҳисобкарданвадоданион,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макпулибароимувақатанбекормон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тавлидифарзанд, гумкарданиқобилиятимеҳнат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суғуртаидавлатиии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намудҳоиалоҳидаиёриии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хизматрасониии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тимоиватанзимиҳуқукии- байналмилалиитаъминотии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нафақаҳовак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макпулиҳо;;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собиқаикор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нафақаимеҳнат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серфарзанд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бефарзанд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ҳисобкарданвадоданион,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макпулибароимувақатанбекормон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тавлидифарзанд;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аз муносибатҳоиҳуқуқитаъминотии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намудҳоиалоҳидаиёриии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хизматрасониии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тимоиватанзимиҳуқукии- байналмилалиитаъминотии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Низоми 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азчандқисмиборатаст?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аз 3;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аз 2;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аз 1;;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аз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аз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МоддаҳоиКонститусияи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икистон, кибевоситасарчашмаиҳуқуқитаъминотии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мебошанд:;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1, 35;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1, 37;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1, 39;;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5, 35;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3, 38;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Вобаста ба доираи фаъолият ғояҳоиҳуқуқитаъминоти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бачуниннамудҳотақсиммешаванд:;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умумиҳуқуқ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байнисоҳав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дохилисоҳав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байнисоҳав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махсус;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умумиҳуқуқ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байнисоҳав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умумиэътирофшуда, байнисоҳав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махсус;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соҳав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минтақав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Молиякунонии таъминоти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удонамуданимаблағҳобароитаъминотии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азбу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етидавлат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вамаблағҳоибоқимондаисоҳибкоронбароииштирокчиёни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БВвакамбизоатониИДМаст;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додани маблағипул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бароикормандонимақомотихадомотии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удонамуданимаблағҳобароитаъминотии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азбу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етидавлат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вадигарбунёдҳоиғайрибу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ет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аст;;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дар бу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етидавлатмуқарраршуданиқисмат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харо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отиисоҳаииқтисод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ин маблағтақсимкун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аст;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Хислати умум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ваҳатм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доштанисуғуртаидавлатиии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ватаъминиҳифзии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тимоииашхосисуғурташудаин: 1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услуб; 2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ғоя; 3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намуд; 4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хусусият: 5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моҳиятиҳуқуқитаъминотии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аст:;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3;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2;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1;;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@217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даки маъюб кист ?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шахси маъюби то син</w:t>
      </w:r>
      <w:r w:rsidRPr="0035299D">
        <w:rPr>
          <w:sz w:val="28"/>
          <w:szCs w:val="28"/>
          <w:lang w:val="tg-Cyrl-TJ"/>
        </w:rPr>
        <w:t>н</w:t>
      </w:r>
      <w:r w:rsidRPr="0035299D">
        <w:rPr>
          <w:sz w:val="28"/>
          <w:szCs w:val="28"/>
        </w:rPr>
        <w:t>и 16 сола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даки навзоди маъюб</w:t>
      </w:r>
      <w:r>
        <w:rPr>
          <w:sz w:val="28"/>
          <w:szCs w:val="28"/>
          <w:lang w:val="tg-Cyrl-TJ"/>
        </w:rPr>
        <w:t>;</w:t>
      </w:r>
    </w:p>
    <w:p w:rsidR="00F86AF0" w:rsidRPr="005672FE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шахси маъюби то си</w:t>
      </w:r>
      <w:r w:rsidRPr="0035299D">
        <w:rPr>
          <w:sz w:val="28"/>
          <w:szCs w:val="28"/>
          <w:lang w:val="tg-Cyrl-TJ"/>
        </w:rPr>
        <w:t>н</w:t>
      </w:r>
      <w:r>
        <w:rPr>
          <w:sz w:val="28"/>
          <w:szCs w:val="28"/>
        </w:rPr>
        <w:t>ни 14 сола</w:t>
      </w:r>
      <w:r w:rsidRPr="005672FE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Шахси маъюби то син</w:t>
      </w:r>
      <w:r w:rsidRPr="0035299D">
        <w:rPr>
          <w:sz w:val="28"/>
          <w:szCs w:val="28"/>
          <w:lang w:val="tg-Cyrl-TJ"/>
        </w:rPr>
        <w:t>н</w:t>
      </w:r>
      <w:r w:rsidRPr="0035299D">
        <w:rPr>
          <w:sz w:val="28"/>
          <w:szCs w:val="28"/>
        </w:rPr>
        <w:t xml:space="preserve">и 18 сола; 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тибқи қонунгузор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</w:rPr>
        <w:t xml:space="preserve"> ҳамагуна маъюб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даки маъ</w:t>
      </w:r>
      <w:r w:rsidRPr="0035299D">
        <w:rPr>
          <w:sz w:val="28"/>
          <w:szCs w:val="28"/>
          <w:lang w:val="tg-Cyrl-TJ"/>
        </w:rPr>
        <w:t>ю</w:t>
      </w:r>
      <w:r w:rsidRPr="0035299D">
        <w:rPr>
          <w:sz w:val="28"/>
          <w:szCs w:val="28"/>
        </w:rPr>
        <w:t>б дониста мешавад</w:t>
      </w:r>
      <w:r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523897"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523897">
        <w:rPr>
          <w:b/>
          <w:sz w:val="28"/>
          <w:szCs w:val="28"/>
          <w:lang w:val="tg-Cyrl-TJ"/>
        </w:rPr>
        <w:t>18.  Бо дарназардошти ҳолатиобъектив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b/>
          <w:sz w:val="28"/>
          <w:szCs w:val="28"/>
          <w:lang w:val="tg-Cyrl-TJ"/>
        </w:rPr>
        <w:t>баиштирокчиимуносибатҳоии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523897">
        <w:rPr>
          <w:b/>
          <w:sz w:val="28"/>
          <w:szCs w:val="28"/>
          <w:lang w:val="tg-Cyrl-TJ"/>
        </w:rPr>
        <w:t>тимо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b/>
          <w:sz w:val="28"/>
          <w:szCs w:val="28"/>
          <w:lang w:val="tg-Cyrl-TJ"/>
        </w:rPr>
        <w:t>чигунатаъсиротрасонидашудааствабароиончимиқдортаъминоттаъинкардамешавадбоқоидаҳои ___________ ифодамегардад:;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$A)</w:t>
      </w:r>
      <w:r w:rsidRPr="00523897">
        <w:rPr>
          <w:sz w:val="28"/>
          <w:szCs w:val="28"/>
          <w:lang w:val="tg-Cyrl-TJ"/>
        </w:rPr>
        <w:t xml:space="preserve">  тафриқав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$B)  ягонаг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$C)  дара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523897">
        <w:rPr>
          <w:sz w:val="28"/>
          <w:szCs w:val="28"/>
          <w:lang w:val="tg-Cyrl-TJ"/>
        </w:rPr>
        <w:t>ав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$D)  бо қонунпешбинишуда;</w:t>
      </w:r>
    </w:p>
    <w:p w:rsidR="00F86AF0" w:rsidRPr="00523897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$E)  дукаратав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523897"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523897">
        <w:rPr>
          <w:b/>
          <w:sz w:val="28"/>
          <w:szCs w:val="28"/>
          <w:lang w:val="tg-Cyrl-TJ"/>
        </w:rPr>
        <w:t>19.  Шахсе, ки ќасдан беморро ба эвтаназия водор месозад ва (ё)  эвтаназияро амалї менамояд, мувофиќи ќонунгузории Љумњурии Тољикистон мавриди кадом намуди љавобгарї ќарор мегирад:</w:t>
      </w:r>
    </w:p>
    <w:p w:rsidR="00F86AF0" w:rsidRPr="00C10975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</w:rPr>
        <w:t xml:space="preserve">$A) </w:t>
      </w:r>
      <w:r w:rsidRPr="0035299D">
        <w:rPr>
          <w:b/>
          <w:sz w:val="28"/>
          <w:szCs w:val="28"/>
        </w:rPr>
        <w:t xml:space="preserve"> интизомї</w:t>
      </w:r>
      <w:r>
        <w:rPr>
          <w:b/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</w:rPr>
        <w:t xml:space="preserve">$B) </w:t>
      </w:r>
      <w:r w:rsidRPr="0035299D">
        <w:rPr>
          <w:b/>
          <w:sz w:val="28"/>
          <w:szCs w:val="28"/>
        </w:rPr>
        <w:t xml:space="preserve"> гражданї</w:t>
      </w:r>
      <w:r>
        <w:rPr>
          <w:b/>
          <w:sz w:val="28"/>
          <w:szCs w:val="28"/>
          <w:lang w:val="tg-Cyrl-TJ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>
        <w:rPr>
          <w:b/>
          <w:sz w:val="28"/>
          <w:szCs w:val="28"/>
        </w:rPr>
        <w:t>$C)  љиноятї;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$D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маъмурї</w:t>
      </w:r>
      <w:r>
        <w:rPr>
          <w:b/>
          <w:sz w:val="28"/>
          <w:szCs w:val="28"/>
          <w:lang w:val="tg-Cyrl-TJ"/>
        </w:rPr>
        <w:t>;</w:t>
      </w:r>
      <w:r w:rsidRPr="0035299D">
        <w:rPr>
          <w:b/>
          <w:sz w:val="28"/>
          <w:szCs w:val="28"/>
        </w:rPr>
        <w:t xml:space="preserve"> </w:t>
      </w:r>
    </w:p>
    <w:p w:rsidR="00F86AF0" w:rsidRPr="00C10975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b/>
          <w:sz w:val="28"/>
          <w:szCs w:val="28"/>
        </w:rPr>
        <w:t xml:space="preserve">$E) </w:t>
      </w:r>
      <w:r w:rsidRPr="0035299D">
        <w:rPr>
          <w:b/>
          <w:sz w:val="28"/>
          <w:szCs w:val="28"/>
        </w:rPr>
        <w:t xml:space="preserve"> моддї</w:t>
      </w:r>
      <w:r>
        <w:rPr>
          <w:b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Андозаи ҳаддиақализиндаг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,  қоидаҳоимуқарраркун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вадавриятидидабаромаданионро</w:t>
      </w:r>
      <w:r w:rsidRPr="0035299D">
        <w:rPr>
          <w:b/>
          <w:sz w:val="28"/>
          <w:szCs w:val="28"/>
          <w:lang w:val="tg-Cyrl-TJ"/>
        </w:rPr>
        <w:t xml:space="preserve">кадом мақомот </w:t>
      </w:r>
      <w:r w:rsidRPr="0035299D">
        <w:rPr>
          <w:b/>
          <w:sz w:val="28"/>
          <w:szCs w:val="28"/>
        </w:rPr>
        <w:t>муайянменамояд?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вазорати меҳнат</w:t>
      </w:r>
      <w:r>
        <w:rPr>
          <w:sz w:val="28"/>
          <w:szCs w:val="28"/>
          <w:lang w:val="tg-Cyrl-TJ"/>
        </w:rPr>
        <w:t>;</w:t>
      </w:r>
      <w:r w:rsidRPr="0035299D">
        <w:rPr>
          <w:sz w:val="28"/>
          <w:szCs w:val="28"/>
          <w:lang w:val="tg-Cyrl-TJ"/>
        </w:rPr>
        <w:t xml:space="preserve">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мақомоти суд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 xml:space="preserve">ҳукумати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прокуратура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 xml:space="preserve">$E) 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@221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Ҳаддиақализиндаг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–ин: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арзиши сабади истеъмол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маблағҳои пардохтҳои ихтиёр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арзиши сабади истеъмол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вамаблағипардохтҳоиҳатм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сабади истеъмол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маблағи пардохтҳои ҳатм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@222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Камбизоатон –ин: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оилаҳоекибосабабҳоиазонҳоновобаста,  даромадимиёнаисарикасиионҳоазандозаиҳаддиақализиндаг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пастнамемебошад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оилаҳое (шаҳрвандонияккавутанҳо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, кибосабабҳоиазонҳоновобаста,  даромадимиёнаисарикасиионҳоазандозаиҳаддиақализиндаг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баландмебошад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оилаҳое (шаҳрвандонияккавутанҳо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, кибосабабҳоиазонҳоновобаста,  даромадимиёнаисарикасиионҳоазандозаиҳаддиақализиндаг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пастмебошад;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оилаҳое, кибосабабҳоиазонҳовобаста,  даромадимиёнаисарикасиионҳоазандозаиҳаддиақализиндаг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пастнамебошад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@223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Маълумот дар бораи андозаи ҳаддиақализиндаг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бароиҳарякнафаразр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игур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ҳҳоиасосиии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тимоиюдемографииаҳол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батаврипуррадар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умҳур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ҳар __________ моҳдарнашрияирасмииомории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икистонинтишоркардамешавад;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як;;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ду;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се;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чор;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пан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@224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Ҳангомиқатъшуданишартномаимеҳнат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бакормандкадомнамудик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яквақта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дарозмуддат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дода намешавад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кутоҳмуддат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дудафъаина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@225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Оё маъюбонро ба кори изофа 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албнамуданмумкинаст?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Тамоми  кормандонро ба 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албнамуданмумкинаст;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Маъюбон ба 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албкарданамешаванд;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Кормандон дар ҳолатизаруратиистеҳсол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албкардамешаванд;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</w:t>
      </w:r>
      <w:r w:rsidRPr="0035299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Танҳоборизоиятихудашон, агарчунинкорҳобонишондодҳоитибб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барояшонманънашудабошанд;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Танҳомаъюбонигур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ҳиякумвадуюмбаизофакор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ӣҷ</w:t>
      </w:r>
      <w:r w:rsidRPr="0035299D">
        <w:rPr>
          <w:sz w:val="28"/>
          <w:szCs w:val="28"/>
        </w:rPr>
        <w:t>албкарданамешаванд</w:t>
      </w:r>
      <w:r>
        <w:rPr>
          <w:sz w:val="28"/>
          <w:szCs w:val="28"/>
        </w:rPr>
        <w:t xml:space="preserve">; 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26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  <w:lang w:val="tg-Cyrl-TJ"/>
        </w:rPr>
        <w:t>Вақти кории шабона аз соати чанд оғоз мегардад?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Соати 22:00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Соати 21:00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Соати 23:00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Соати 22:30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Соати 20:00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@227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Стандартҳоии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тимоиидавлат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даршаклҳоизайлмуқарраркардамешаванд:;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меъёрҳоиасл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арзиш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вамолиявиитанзимкунандаитартибимуқаррарваистифоданамуданионҳо;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қоидаҳоиасл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арзиш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вамолиявиитанзимкунандаитартибимуқаррарваистифоданамуданионҳо;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меъёрҳовақоидаҳоиасл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арзиш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вамолиявиитанзимкунандаитартибимуқаррарваистифоданамуданионҳо;;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меъёрҳовақоидаҳоинисб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арзиш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вамолиявиитанзимкунандаитартибимуқаррарваистифоданамуданионҳо;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меъёрҳовақоидаҳоиасл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миқдор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вамолиявии танзимкунандаи тартиби муқаррарваистифоданамуданионҳо;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28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</w:t>
      </w:r>
      <w:r w:rsidRPr="0035299D">
        <w:rPr>
          <w:b/>
          <w:sz w:val="28"/>
          <w:szCs w:val="28"/>
          <w:lang w:val="tg-Cyrl-TJ"/>
        </w:rPr>
        <w:t>Дар соли аввали корї ба корманд баъд аз чанд моњ рухсатї дода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На барваќтар аз 12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На барваќтар аз 11 моњи корї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На барваќтар аз 10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На барваќтар аз 13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На барваќтар аз 16 моњи корї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29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</w:t>
      </w:r>
      <w:r w:rsidRPr="0035299D">
        <w:rPr>
          <w:b/>
          <w:sz w:val="28"/>
          <w:szCs w:val="28"/>
          <w:lang w:val="tg-Cyrl-TJ"/>
        </w:rPr>
        <w:t>Ба корњои шабона занњоро љалб намудан мумкин 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Ба истиснои он соњањои хољагии халќ, ки ин хеле зарур 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>мумкин нест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танҳомардон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албкардамешавад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>мумкин аст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ҳамаи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Аз давраҳоиқадимтоасрҳоимиёнатаъминотии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дарасосимеъёрҳои ________ баамалбаровардамешуд;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дин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дуняв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байналхалқ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одат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ахлоқ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даромади миёнаи  сарикасии оила (шаҳрвандонияккавутанҳо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–ин: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андозаи миёнаи солонаидаромадиумумиибаҳарякузвиоила (шаҳрвандонияккавутанҳо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тақсимнашуда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андозаи миёнаи солонаидаромадиумумиибаҳарякузвиоила (шаҳрвандонияккавутанҳо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тақсимшуда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андозаи миёнаи моҳонаидаромадиумумиибаҳарякузвиоила (шаҳрвандонияккавутанҳо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тақсимшуда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андозаи миёнаи моҳонаидаромадиумумиибаҳарякузвиоилатақсимнашуда</w:t>
      </w:r>
      <w:r>
        <w:rPr>
          <w:sz w:val="28"/>
          <w:szCs w:val="28"/>
          <w:lang w:val="tg-Cyrl-TJ"/>
        </w:rPr>
        <w:t xml:space="preserve">.;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андозаи моҳонаидаромадиумумиибаҳарякузвиоилатақсимнашуда</w:t>
      </w:r>
      <w:r>
        <w:rPr>
          <w:sz w:val="28"/>
          <w:szCs w:val="28"/>
          <w:lang w:val="tg-Cyrl-TJ"/>
        </w:rPr>
        <w:t>.;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232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ҳлатҳоидидабаромаданимуро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иатҳодарбораивайроншуданиқонунгузор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дархусусисуғуртаидавлатиии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тимоиро муайян кунед</w:t>
      </w:r>
      <w:r>
        <w:rPr>
          <w:b/>
          <w:sz w:val="28"/>
          <w:szCs w:val="28"/>
          <w:lang w:val="tg-Cyrl-TJ"/>
        </w:rPr>
        <w:t xml:space="preserve">.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25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збаррас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15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збаррас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30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збаррас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20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збаррас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10 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збаррас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кардамешавад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Пардохткунандагони саҳмияҳоисуғуртабамақомотиваколатдор—киҳо мебошанд?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кормандон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кормандони корфармо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суғуртакунандагонваашхосисуғурташуда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намояндагони кормандон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корфармоён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таркиби андози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дохилмешаванд: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саҳмҳобароисуғуртаии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саҳмҳоинафақав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саҳмҳоисуғуртабароибекор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саҳмҳобароисуғуртаи таҳсил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Идораи оперативии маблағваамволисуғуртаидавлатиии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ониби________ан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омдодамешавад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E94891">
        <w:rPr>
          <w:sz w:val="28"/>
          <w:szCs w:val="28"/>
          <w:lang w:val="tg-Cyrl-TJ"/>
        </w:rPr>
        <w:t xml:space="preserve"> </w:t>
      </w:r>
      <w:r w:rsidRPr="0035299D">
        <w:rPr>
          <w:sz w:val="28"/>
          <w:szCs w:val="28"/>
          <w:lang w:val="tg-Cyrl-TJ"/>
        </w:rPr>
        <w:t>мақомоти суд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прокуратура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мақомотиваколатдор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шахси манфиатдор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E94891">
        <w:rPr>
          <w:sz w:val="28"/>
          <w:szCs w:val="28"/>
          <w:lang w:val="tg-Cyrl-TJ"/>
        </w:rPr>
        <w:t xml:space="preserve">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Идоракунии низоми суғуртаидавлатиии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аз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ониби кадом мақомот амал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карда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 xml:space="preserve"> Вазорати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Мақомоти суд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Ҳукумати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икистонбавоситаимақомотиваколатдор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Прокуратура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нодурустанд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макпулиҳоҳангометаъинвапардохтамешаванд, киагар дар мавриди пардохти он на дертар аз ______тор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зиҳатмиҳолатисуғуртамуро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иаткардабошанд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1 моҳ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2 моҳ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6 моҳ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5 моҳ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4 моҳ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@238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бароидафн (к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макпулиимаросим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бааъзоиоилаикамбизоатдарҳолатифавтикормандисуғурташуда, ёхуддарҳолатифавтиаъзоиоила чанд нишондиҳанда пардохта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50 нишондиҳандабароиҳисобҳо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70 нишондиҳандабароиҳисобҳо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20 нишондиҳандабароиҳисобҳо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30 нишондиҳандабароиҳисобҳо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40 нишондиҳандабароиҳисобҳо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@239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бароикорношоямиимуввақат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 кормандоне, ки собиқаи меҳнатии бефосилаи то ҳаштсола доранд,кадомандозапардохткардамешавад?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80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20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60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90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$E)  70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523897"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523897">
        <w:rPr>
          <w:b/>
          <w:sz w:val="28"/>
          <w:szCs w:val="28"/>
          <w:lang w:val="tg-Cyrl-TJ"/>
        </w:rPr>
        <w:t>40. К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523897">
        <w:rPr>
          <w:b/>
          <w:sz w:val="28"/>
          <w:szCs w:val="28"/>
          <w:lang w:val="tg-Cyrl-TJ"/>
        </w:rPr>
        <w:t>макпул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b/>
          <w:sz w:val="28"/>
          <w:szCs w:val="28"/>
          <w:lang w:val="tg-Cyrl-TJ"/>
        </w:rPr>
        <w:t>бароикорношоямиимуввақат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b/>
          <w:sz w:val="28"/>
          <w:szCs w:val="28"/>
          <w:lang w:val="tg-Cyrl-TJ"/>
        </w:rPr>
        <w:t>ба кормандоне, ки собиқаи меҳнатии бефосилаи ҳаштсола ва беш аз он доранд,кадомандозапардохткардамешавад?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$A)</w:t>
      </w:r>
      <w:r w:rsidRPr="00523897">
        <w:rPr>
          <w:sz w:val="28"/>
          <w:szCs w:val="28"/>
          <w:lang w:val="tg-Cyrl-TJ"/>
        </w:rPr>
        <w:t xml:space="preserve">  100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$B)  80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70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60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$E)  50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523897"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523897">
        <w:rPr>
          <w:b/>
          <w:sz w:val="28"/>
          <w:szCs w:val="28"/>
          <w:lang w:val="tg-Cyrl-TJ"/>
        </w:rPr>
        <w:t>41.  К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523897">
        <w:rPr>
          <w:b/>
          <w:sz w:val="28"/>
          <w:szCs w:val="28"/>
          <w:lang w:val="tg-Cyrl-TJ"/>
        </w:rPr>
        <w:t>макпул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b/>
          <w:sz w:val="28"/>
          <w:szCs w:val="28"/>
          <w:lang w:val="tg-Cyrl-TJ"/>
        </w:rPr>
        <w:t>бароико</w:t>
      </w:r>
      <w:r w:rsidRPr="0035299D">
        <w:rPr>
          <w:b/>
          <w:sz w:val="28"/>
          <w:szCs w:val="28"/>
          <w:lang w:val="tg-Cyrl-TJ"/>
        </w:rPr>
        <w:t>р</w:t>
      </w:r>
      <w:r w:rsidRPr="00523897">
        <w:rPr>
          <w:b/>
          <w:sz w:val="28"/>
          <w:szCs w:val="28"/>
          <w:lang w:val="tg-Cyrl-TJ"/>
        </w:rPr>
        <w:t>ношоямиимуввақат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 кормандоне ки осеб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касб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доранд,</w:t>
      </w:r>
      <w:r w:rsidRPr="00523897">
        <w:rPr>
          <w:b/>
          <w:sz w:val="28"/>
          <w:szCs w:val="28"/>
          <w:lang w:val="tg-Cyrl-TJ"/>
        </w:rPr>
        <w:t>кадомандозапардохткардамешавад</w:t>
      </w:r>
      <w:r w:rsidRPr="0035299D">
        <w:rPr>
          <w:b/>
          <w:sz w:val="28"/>
          <w:szCs w:val="28"/>
          <w:lang w:val="tg-Cyrl-TJ"/>
        </w:rPr>
        <w:t>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50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90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100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75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>$E)  8</w:t>
      </w:r>
      <w:r w:rsidRPr="0035299D">
        <w:rPr>
          <w:sz w:val="28"/>
          <w:szCs w:val="28"/>
          <w:lang w:val="tg-Cyrl-TJ"/>
        </w:rPr>
        <w:t>0</w:t>
      </w:r>
      <w:r w:rsidRPr="00523897">
        <w:rPr>
          <w:sz w:val="28"/>
          <w:szCs w:val="28"/>
          <w:lang w:val="tg-Cyrl-TJ"/>
        </w:rPr>
        <w:t xml:space="preserve"> фоиз музди меҳнат</w:t>
      </w:r>
      <w:r>
        <w:rPr>
          <w:sz w:val="28"/>
          <w:szCs w:val="28"/>
          <w:lang w:val="tg-Cyrl-TJ"/>
        </w:rPr>
        <w:t>;</w:t>
      </w:r>
    </w:p>
    <w:p w:rsidR="00F86AF0" w:rsidRPr="00523897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523897">
        <w:rPr>
          <w:b/>
          <w:sz w:val="28"/>
          <w:szCs w:val="28"/>
          <w:lang w:val="tg-Cyrl-TJ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523897">
        <w:rPr>
          <w:b/>
          <w:sz w:val="28"/>
          <w:szCs w:val="28"/>
          <w:lang w:val="tg-Cyrl-TJ"/>
        </w:rPr>
        <w:t xml:space="preserve">42. Дар 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523897">
        <w:rPr>
          <w:b/>
          <w:sz w:val="28"/>
          <w:szCs w:val="28"/>
          <w:lang w:val="tg-Cyrl-TJ"/>
        </w:rPr>
        <w:t>умҳурииТо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523897">
        <w:rPr>
          <w:b/>
          <w:sz w:val="28"/>
          <w:szCs w:val="28"/>
          <w:lang w:val="tg-Cyrl-TJ"/>
        </w:rPr>
        <w:t>икистон</w:t>
      </w:r>
      <w:r w:rsidRPr="0035299D">
        <w:rPr>
          <w:b/>
          <w:sz w:val="28"/>
          <w:szCs w:val="28"/>
          <w:lang w:val="tg-Cyrl-TJ"/>
        </w:rPr>
        <w:t xml:space="preserve">кадом </w:t>
      </w:r>
      <w:r w:rsidRPr="00523897">
        <w:rPr>
          <w:b/>
          <w:sz w:val="28"/>
          <w:szCs w:val="28"/>
          <w:lang w:val="tg-Cyrl-TJ"/>
        </w:rPr>
        <w:t>навъҳои таъминот оид ба суғуртаидавлатиии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523897">
        <w:rPr>
          <w:b/>
          <w:sz w:val="28"/>
          <w:szCs w:val="28"/>
          <w:lang w:val="tg-Cyrl-TJ"/>
        </w:rPr>
        <w:t>тимо</w:t>
      </w:r>
      <w:r w:rsidRPr="00523897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523897">
        <w:rPr>
          <w:b/>
          <w:sz w:val="28"/>
          <w:szCs w:val="28"/>
          <w:lang w:val="tg-Cyrl-TJ"/>
        </w:rPr>
        <w:t>муқарраркардашудааст7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$A)</w:t>
      </w:r>
      <w:r w:rsidRPr="00523897">
        <w:rPr>
          <w:sz w:val="28"/>
          <w:szCs w:val="28"/>
          <w:lang w:val="tg-Cyrl-TJ"/>
        </w:rPr>
        <w:t xml:space="preserve">  к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523897">
        <w:rPr>
          <w:sz w:val="28"/>
          <w:szCs w:val="28"/>
          <w:lang w:val="tg-Cyrl-TJ"/>
        </w:rPr>
        <w:t>макпулиҳоиоилав</w:t>
      </w:r>
      <w:r w:rsidRPr="00523897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523897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бароикорношоямиимуваққат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rFonts w:ascii="MS Mincho" w:eastAsia="MS Mincho" w:hAnsi="MS Mincho" w:cs="MS Mincho" w:hint="eastAsia"/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523897">
        <w:rPr>
          <w:sz w:val="28"/>
          <w:szCs w:val="28"/>
          <w:lang w:val="tg-Cyrl-TJ"/>
        </w:rPr>
        <w:t xml:space="preserve">$C)  </w:t>
      </w:r>
      <w:r w:rsidRPr="0035299D">
        <w:rPr>
          <w:sz w:val="28"/>
          <w:szCs w:val="28"/>
          <w:lang w:val="tg-Cyrl-TJ"/>
        </w:rPr>
        <w:t xml:space="preserve">Ҳамаи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авобҳо дурустанд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макпулииҳомиладор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ватаваллуд;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басабабибекор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@243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>Вобаста аз таъиноти мақсаднокҳаддиақализиндаг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ба кадом намудҳо тақсим 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>Барои ҳар як мардон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барои ҳар як занон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>ба ҳарякнафараҳол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танҳо барои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дакон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танҳо барои кормандон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44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  <w:lang w:val="tg-Cyrl-TJ"/>
        </w:rPr>
        <w:t>Синни ниҳоии ба нафақа баромадан: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барои мардон 62 ва барои занон 58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ab/>
      </w:r>
      <w:r w:rsidRPr="0035299D">
        <w:rPr>
          <w:sz w:val="28"/>
          <w:szCs w:val="28"/>
          <w:lang w:val="tg-Cyrl-TJ"/>
        </w:rPr>
        <w:t>барои мардон 60 ва барои занон 58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барои мардон 63 ва барои занон 58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барои мардон 59 ва барои занон 58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барои мардон 58 ва барои занон 63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45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Муносибатҳоиҳуқуқитаъминотии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гуфта, муносибатҳои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аъмиятиероменоманд, ки:;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ба додани пардохтҳоипул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хизматрасониҳо, имтиёзҳобашахсонивоқе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дороиҳуқуқбатаъминотии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вабеморнукамбизоатониваианивухори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идарҳудуди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умҳурии 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икистонваберуназоназ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онибимақомотидавлат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вағайридавлат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аз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умлаБунёдирушдиТо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икистонуАмриковобастабуда, бомеъёрҳоиҳуқуқитаъминотии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танзиммегардад;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ба додани пардохтҳоипул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маводиозуқавас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зишвориинақлиёт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ба шахсони 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дороиҳуқуқбатаъминотии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аз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онибимақомотидавлат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вағайридавлат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вобастабуда, бомеъёрҳоиҳуқуқитаъминотии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танзиммегардад;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дорои хислати ройгон мебошанд;;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ба додани пардохтҳоипул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хизматрасониҳо, имтиёзҳобашахсонивоқе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дороиҳуқуқбатаъминотии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аз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онибимақомотидавлат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вағайридавлат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 вобаста буда, бо меъёрҳоиҳуқуқитаъминотии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танзиммегардад;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 додани пардохтҳоипулинақдвапулиғайринақд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бароисафарбадавлатидавлатихори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ҷӣ</w:t>
      </w:r>
      <w:r w:rsidRPr="0035299D">
        <w:rPr>
          <w:sz w:val="28"/>
          <w:szCs w:val="28"/>
        </w:rPr>
        <w:t>аз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онибимақомотидавлат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вағайридавлат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вобастабуда, бомеъёрҳоиҳуқуқитаъминотии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танзиммегардад;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46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Хусусиятҳоимуносибатҳоиҳуқуқитаъминотии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дар:;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ройгон, ихтиёр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муваққат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пулак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-ғайриэквивалент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муро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иатнамоиихтиёрона, алиментар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шарт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пулак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ройгон, ма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бур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 xml:space="preserve">:; 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алиментар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пулак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-ғайриэквивалент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муро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иатнамоиихтиёрона;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муро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иатваталаботионҳозоҳирмегардад;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47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Муносибатҳоиҳуқуқитаъминотии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тимоировобастабатадбиқимеъёримуайяниҳуқуқ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ба:;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хизматрасон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модд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мурофиав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модд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мурофиав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расмиёт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мурофиав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иқтисод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модд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мурофиав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модд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мурофиав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расмиёт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алимет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тақсиммешаванд;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48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Субъектони муносибатҳоиҳуқуқитаъминотии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маҳсубмешаванд:;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шахсони 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давлат, соҳибкориинфирод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корманд, шахси ҳуқуқ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шахсонивоқе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давлат;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шахсони 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>, давлат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шахсони воқе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давлат, СММ, ИДМ;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пиронсол ва ҳомиладорон;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49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Объе</w:t>
      </w:r>
      <w:r w:rsidRPr="0035299D">
        <w:rPr>
          <w:b/>
          <w:sz w:val="28"/>
          <w:szCs w:val="28"/>
          <w:lang w:val="tg-Cyrl-TJ"/>
        </w:rPr>
        <w:t>к</w:t>
      </w:r>
      <w:r w:rsidRPr="0035299D">
        <w:rPr>
          <w:b/>
          <w:sz w:val="28"/>
          <w:szCs w:val="28"/>
        </w:rPr>
        <w:t>ти муносибатҳоиҳуқуқитаъминотии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тимороташкилмедиҳанд:;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пардохҳо, хизматрасониҳо, имтиёзҳо, амалҳо;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пардохҳо, имтиёзҳо, муро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иатҳо, нафақа,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>
        <w:rPr>
          <w:sz w:val="28"/>
          <w:szCs w:val="28"/>
        </w:rPr>
        <w:t>;</w:t>
      </w:r>
      <w:r>
        <w:rPr>
          <w:sz w:val="28"/>
          <w:szCs w:val="28"/>
        </w:rPr>
        <w:tab/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пардох</w:t>
      </w:r>
      <w:r w:rsidRPr="0035299D">
        <w:rPr>
          <w:sz w:val="28"/>
          <w:szCs w:val="28"/>
          <w:lang w:val="tg-Cyrl-TJ"/>
        </w:rPr>
        <w:t>т</w:t>
      </w:r>
      <w:r w:rsidRPr="0035299D">
        <w:rPr>
          <w:sz w:val="28"/>
          <w:szCs w:val="28"/>
        </w:rPr>
        <w:t>ҳо, хизматрасониҳо, имтиёзҳ</w:t>
      </w:r>
      <w:r>
        <w:rPr>
          <w:sz w:val="28"/>
          <w:szCs w:val="28"/>
        </w:rPr>
        <w:t>о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нафақа, маблағисафарихизмат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пардохҳоито 50 солаг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хизматрасониҳо, имтиёзҳо;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макпулиҳо;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50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Созмон додани фонди захирав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вафондирушд</w:t>
      </w:r>
      <w:r w:rsidRPr="0035299D">
        <w:rPr>
          <w:b/>
          <w:sz w:val="28"/>
          <w:szCs w:val="28"/>
          <w:lang w:val="tg-Cyrl-TJ"/>
        </w:rPr>
        <w:t>и</w:t>
      </w:r>
      <w:r w:rsidRPr="0035299D">
        <w:rPr>
          <w:b/>
          <w:sz w:val="28"/>
          <w:szCs w:val="28"/>
        </w:rPr>
        <w:t>ҳуқуқ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: 1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суғуртакунанда; 2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суғурташуда; 3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хадамотии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; 4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кормандихадомотии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 xml:space="preserve"> 5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кормандиш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ғлиаҳол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аст:;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3;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  <w:lang w:val="tg-Cyrl-TJ"/>
        </w:rPr>
        <w:t>1</w:t>
      </w:r>
      <w:r w:rsidRPr="008F0D50">
        <w:rPr>
          <w:sz w:val="28"/>
          <w:szCs w:val="28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2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51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Чунин намудҳоинафақамав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уданд:;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нафақаимеҳнат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иштирокчии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БВ, серфарзанд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нафақаимаъюб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синусол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нафақаимеҳнат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нафақаимеҳнат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синусол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бароихизматидарозмудат;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нафақаипиронсол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итимо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хизмат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52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 шахсоне, ки дар як вақтҳуқуқигирифтанинафақаҳоигуногунидавлатиродоранд, мувофиқиинтихобашон 1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чор; 2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се; 3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ду; 4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як4 5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пан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нафақатаъинкардамешавад:;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3;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4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1;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2;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53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Аз нафақаандозситонида:;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намешавад;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мешавад дар баъзе маврид;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мешавад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намешавад агар шаҳрвандихизматиҳарб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намудабошад;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мешавад дар баъзе маврид;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54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Нафақаибинобарбесаробонмондан, кибазанишахсифавтидатаъиншудабуд, ҳангомиборидигаршавҳаркарданашба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дода намешавад;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дода мешавад ба шарте, ки шавҳарипиронсолкардабошад;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дода мешавад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дода намешавад агар зан ба шавҳаривафотнамудахиёнаткунад;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баъзан дода 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55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Нафақаҳобоиловапулиҳовазиёдкуниҳобоандозаҳоиниҳоиионҳо:;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маҳдудкарданамешаванд;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маҳдудкарданамешаванддармавридибемор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маҳ</w:t>
      </w:r>
      <w:r>
        <w:rPr>
          <w:sz w:val="28"/>
          <w:szCs w:val="28"/>
        </w:rPr>
        <w:t>дудкардамешаванд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маҳдудкардамешаванддарҳолатирассиданба 85 солаг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баъзан маҳдудмегардад;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Шартҳоитаъинкарданинафақаин:;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расидан ба сини муайян ва доштани собиқаи 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накамтараз 35 сол;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расидан ба сини муайян ва доштани фарзанд;</w:t>
      </w:r>
    </w:p>
    <w:p w:rsidR="00F86AF0" w:rsidRPr="005672FE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расидан ба сини муайян ва доштани собиқаикор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5672FE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расидан ба сини 63 ва оиладор будан;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расидан ба сини 50 ва надоштани фарзанд;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57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Нафақаисиннусолсарфиназаразҳолати қобилиятикор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: 1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то 80 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; 2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то 100 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; 3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умрбод; 4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то 125 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; 5</w:t>
      </w:r>
      <w:r>
        <w:rPr>
          <w:b/>
          <w:sz w:val="28"/>
          <w:szCs w:val="28"/>
        </w:rPr>
        <w:t xml:space="preserve">) </w:t>
      </w:r>
      <w:r w:rsidRPr="0035299D">
        <w:rPr>
          <w:b/>
          <w:sz w:val="28"/>
          <w:szCs w:val="28"/>
        </w:rPr>
        <w:t xml:space="preserve"> то 98 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таъинкардамешавад:;</w:t>
      </w:r>
    </w:p>
    <w:p w:rsidR="00F86AF0" w:rsidRPr="00C10975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3</w:t>
      </w:r>
      <w:r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2;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1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58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Камтарин андозаи нафақаисиннусолчандфоизимаошаст?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55;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50;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45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60;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65;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59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Ба категорияҳоиалоҳидаишаҳрвандонимашғуликорҳое, кии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роишашонбоисиаздастдоданиқобилиятиихтисосиикор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ёкоршоям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тофарорасиданисинемешавад, киҳуқуқибанафақабаромаданмедиҳад, кадомнамудинафақамуқарраркардамешавад:;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>нафақаибароихизматидарозмуддат;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нафақаигумкарданисаробон;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нафақ</w:t>
      </w:r>
      <w:r>
        <w:rPr>
          <w:sz w:val="28"/>
          <w:szCs w:val="28"/>
        </w:rPr>
        <w:t>аи сину сол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нафақаии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бароибемор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нафақаии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тимоииоилав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>
        <w:rPr>
          <w:b/>
          <w:sz w:val="28"/>
          <w:szCs w:val="28"/>
        </w:rPr>
        <w:t>2</w:t>
      </w:r>
      <w:r w:rsidRPr="0035299D">
        <w:rPr>
          <w:b/>
          <w:sz w:val="28"/>
          <w:szCs w:val="28"/>
        </w:rPr>
        <w:t>60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Ҳуқуқигирифтанинафақаихизматидарозмудатбамуаллимҳое, кидаркориом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згор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дармактабҳовадигармуассисаҳоик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ӯ</w:t>
      </w:r>
      <w:r w:rsidRPr="0035299D">
        <w:rPr>
          <w:b/>
          <w:sz w:val="28"/>
          <w:szCs w:val="28"/>
        </w:rPr>
        <w:t>даконбевоситамашғулмебошанд–дарсуратидоштанисобиқаикориинакамтаразчандсолдаркоризикргардидабамардҳо–пасазрасиданбасинни 55 вабазанҳо–пасазрасиданбасинни 50 тадбиқмешавад:;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>30;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25;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20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55;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60;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61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Нафақаихизматидарозмуддатбаандозаичандфоизтаъинкардамешавад?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60;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55;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50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65;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70;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62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Маъюбон вобаста аз дара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аигумкарданиқобилиятикор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ба:;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чор гур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се гур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ду гур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шаш гур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пан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гур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ҳтақсим мешаванд;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@263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Сабабҳовагур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ҳҳоимаъюб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, инчунинвақтифарорасиданимaъюбиромуқаррармекунанд:;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комисияҳоима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лисивакилонихалқ;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комиссияҳоиэкспертиитиббиюмеҳнат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(ВТЭК</w:t>
      </w:r>
      <w:r>
        <w:rPr>
          <w:sz w:val="28"/>
          <w:szCs w:val="28"/>
          <w:lang w:val="tg-Cyrl-TJ"/>
        </w:rPr>
        <w:t>);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комиссияи тибб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комиссияҳоибаррасиибаҳсҳоимеҳнат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(КБМ</w:t>
      </w:r>
      <w:r>
        <w:rPr>
          <w:sz w:val="28"/>
          <w:szCs w:val="28"/>
          <w:lang w:val="tg-Cyrl-TJ"/>
        </w:rPr>
        <w:t>);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комиссияҳоиэкспертиитибиимахсус;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@264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Нафақаимаъюб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дарасаримаибшудандаркорёбемориикасб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басобиқаикор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вобаста нест ба шарте, ки 5 сол коркарда бошад;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вобаста нест;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вобаста аст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вобаста аст танҳодарҳолате, киқонунмуқарраркардааст;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баъзан вобаста аст;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65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Нафақабароимаҳрумшуданазсаробонбаҳарузвикорношоямиоилачандфоизимаошисаробонтаъинкардамешавад?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60;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50;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>$C)  40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70;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80;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66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Нафақадармавридимаҳрум шудан аз саробон барои тамоми даврае, ки дар давоми он узви оилаи марҳумкорношоямбаҳисобмеравад, таъинкардамешавадвабаонаъзоиоила, кибасини 60-мардҳовасини 55-занҳорасидаанд, иннафақа _________ таъинкардамешавад:;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то 100 солаг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то расидан ба сини 63;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ум</w:t>
      </w:r>
      <w:r w:rsidRPr="0035299D">
        <w:rPr>
          <w:sz w:val="28"/>
          <w:szCs w:val="28"/>
          <w:lang w:val="tg-Cyrl-TJ"/>
        </w:rPr>
        <w:t>р</w:t>
      </w:r>
      <w:r>
        <w:rPr>
          <w:sz w:val="28"/>
          <w:szCs w:val="28"/>
        </w:rPr>
        <w:t>бод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то ба кор даромадан;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то вақтисиҳатёб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67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Андозаи камтарини нафақамуқарраркардамешавадазтарафи:;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Ҳукумати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Сарвазири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икистон;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Президенти 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>
        <w:rPr>
          <w:sz w:val="28"/>
          <w:szCs w:val="28"/>
        </w:rPr>
        <w:t>икистон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Комисияи таъини нафақаи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Экспертизаи психиотр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68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Нафақаротаъинмекунад:;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</w:t>
      </w:r>
      <w:r w:rsidRPr="0035299D">
        <w:rPr>
          <w:sz w:val="28"/>
          <w:szCs w:val="28"/>
          <w:lang w:val="tg-Cyrl-TJ"/>
        </w:rPr>
        <w:t>ҳокимиятии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роияимаҳал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комиссияҳоитаъининафақа;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Президенти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>
        <w:rPr>
          <w:sz w:val="28"/>
          <w:szCs w:val="28"/>
          <w:lang w:val="tg-Cyrl-TJ"/>
        </w:rPr>
        <w:t>икистон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комиссияҳоитаъининафақа</w:t>
      </w:r>
      <w:r w:rsidRPr="0035299D">
        <w:rPr>
          <w:sz w:val="28"/>
          <w:szCs w:val="28"/>
          <w:lang w:val="tg-Cyrl-TJ"/>
        </w:rPr>
        <w:tab/>
        <w:t>боризоятиПрезиденти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умҳурииТо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икистон;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сарвазир;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@269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Ҳу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ҷҷ</w:t>
      </w:r>
      <w:r w:rsidRPr="0035299D">
        <w:rPr>
          <w:b/>
          <w:sz w:val="28"/>
          <w:szCs w:val="28"/>
          <w:lang w:val="tg-Cyrl-TJ"/>
        </w:rPr>
        <w:t>атҳоитаъининафақаромақомоте, кинафақатаъинмекунанд, надертараз: 1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3; 2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10; 3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14; 4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23; 5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30 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зирасиданионҳобаррас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менамоянд:;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3;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2;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 1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нафақах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роне, кикорнамекунанднафақаромақомотиҳимояии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тимоииаҳол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 _________________________-ивоқеиинафақах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р, сарфиназараз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оиқайдмедиҳанд:;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оикор;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маҳал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оиладоршав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маҳаллиистиқ</w:t>
      </w:r>
      <w:r>
        <w:rPr>
          <w:sz w:val="28"/>
          <w:szCs w:val="28"/>
          <w:lang w:val="tg-Cyrl-TJ"/>
        </w:rPr>
        <w:t>омат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оикор пештара;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оиистиқоматиякумра;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Пули нафақае, кионронафақах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рдарвақташнагирифтааст, бароидавраигузаштаинабештараз 1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3; 2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5; 3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7; 4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7; 5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10 солипешазмуро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иаташбароигирифтанинафақадодамешавад:;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3;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2;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 1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нафақах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роне, кидархона-интернатҳои (пансионатҳои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пиро¬нумаъюбонзиндаг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мекунанд, моҳе 10 фоизинафақаитаъиншуда, валенакамтараз _____ фоизинафақаикамтаринипиронсол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додамешавад:;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40;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30;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 20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50;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60;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@273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маъюбони 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ҳи I, маъбонигур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ҳҳои I ва II азк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дак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вабачаҳоимаъюб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то 16-сола–чандфоизиандозаикамтарининафақаазр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исиннусолдодамешавад:;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200;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150;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 100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250;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300;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@274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модароне, ки 10 ва зиёда аз ин фарзанд таваллуд карда, онҳорото 8-солаг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тарбиянамудаанд, нафақаи 1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синусол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; 2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меҳнат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; 3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қаҳрамонмодар; 4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қаҳрамониватан 5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дарҳаркадомҳолатбаандозаинакамтараз 100 фоизиандозаиҳаддиақалли нафақаазр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исиннусолтаъинкардамешавад:;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3;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 1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2;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@275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Муассисаи суғурта:;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шахси ҳуқуқиемебошад, кифаъолиятисуғуртаромутобиқиқонунҳои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дарсоҳаисуғуртаидавлатиии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оммедиҳад;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шахси воқеиимебошад, ки фаъолияти суғуртаромутобиқиқонунҳои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дарсоҳаисуғуртаидавлатиии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оммедиҳад;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шахси воқе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аст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шахси ҳуқуқиевавоқеиемебошад, кифаъолиятисуғуртаромутобиқиқонунҳои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дарсоҳаисуғуртаидавлатии 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тимо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ан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оммедиҳадвамаблағионродарҳолатҳоифавқулодасарфменамояд;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шахси ҳуқуқиемебошад, кисуғуртамегардад;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@276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Ҳангомибемор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(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ароҳатбардоштан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, кибогумкарданиқобилиятикор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вобастааст, дарвақтизаруратинигоҳубиниузвибемор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оила, карантин, протезгузор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 xml:space="preserve"> кадом намуди қумакпул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пардохтамешавад:;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бароикорношоямиимуваққат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бароибемор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макпулиимеҳнат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саробон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ӯ</w:t>
      </w:r>
      <w:r w:rsidRPr="0035299D">
        <w:rPr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ҳомиладор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@277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 кормандоне, ки собиқаимеҳнатиибефосилаито 5 соладорандк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бароикорношоямиимуваққат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баандозаизайлпардохтамешавад:;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90 фоизи музди миёнаи меҳнат;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70 фоизи музди миёнаи меҳнат;</w:t>
      </w:r>
    </w:p>
    <w:p w:rsidR="00F86AF0" w:rsidRPr="005672FE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60 фоизи музди миёнаи меҳ</w:t>
      </w:r>
      <w:r>
        <w:rPr>
          <w:sz w:val="28"/>
          <w:szCs w:val="28"/>
        </w:rPr>
        <w:t>нат</w:t>
      </w:r>
      <w:r w:rsidRPr="005672FE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100 фоизи музди миёнаи меҳнат;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110 фоиз музди миёнаи меҳнат;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</w:rPr>
      </w:pPr>
      <w:r w:rsidRPr="0035299D">
        <w:rPr>
          <w:b/>
          <w:sz w:val="28"/>
          <w:szCs w:val="28"/>
        </w:rPr>
        <w:t>@</w:t>
      </w:r>
      <w:r w:rsidRPr="0035299D">
        <w:rPr>
          <w:b/>
          <w:sz w:val="28"/>
          <w:szCs w:val="28"/>
          <w:lang w:val="tg-Cyrl-TJ"/>
        </w:rPr>
        <w:t>2</w:t>
      </w:r>
      <w:r w:rsidRPr="0035299D">
        <w:rPr>
          <w:b/>
          <w:sz w:val="28"/>
          <w:szCs w:val="28"/>
        </w:rPr>
        <w:t>78</w:t>
      </w:r>
      <w:r>
        <w:rPr>
          <w:b/>
          <w:sz w:val="28"/>
          <w:szCs w:val="28"/>
        </w:rPr>
        <w:t xml:space="preserve">. </w:t>
      </w:r>
      <w:r w:rsidRPr="0035299D">
        <w:rPr>
          <w:b/>
          <w:sz w:val="28"/>
          <w:szCs w:val="28"/>
        </w:rPr>
        <w:t xml:space="preserve"> Дар 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умҳурии То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икистоннавъҳоизайлитаъминотоидбасуғуртаидавлатиии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ҷ</w:t>
      </w:r>
      <w:r w:rsidRPr="0035299D">
        <w:rPr>
          <w:b/>
          <w:sz w:val="28"/>
          <w:szCs w:val="28"/>
        </w:rPr>
        <w:t>тимо</w:t>
      </w:r>
      <w:r w:rsidRPr="0035299D">
        <w:rPr>
          <w:rFonts w:ascii="MS Mincho" w:eastAsia="MS Mincho" w:hAnsi="MS Mincho" w:cs="MS Mincho" w:hint="eastAsia"/>
          <w:b/>
          <w:sz w:val="28"/>
          <w:szCs w:val="28"/>
        </w:rPr>
        <w:t>ӣ</w:t>
      </w:r>
      <w:r w:rsidRPr="0035299D">
        <w:rPr>
          <w:b/>
          <w:sz w:val="28"/>
          <w:szCs w:val="28"/>
        </w:rPr>
        <w:t>муқарраркардамешаванд:;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$A) </w:t>
      </w:r>
      <w:r w:rsidRPr="0035299D">
        <w:rPr>
          <w:sz w:val="28"/>
          <w:szCs w:val="28"/>
        </w:rPr>
        <w:t xml:space="preserve"> таъминоти нафақа,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бароикорношоямиимуваққат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макпулииҳомиладор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ватаваллуд,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макпулиҳоиоилав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басабабибекор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бароидафн, харо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отимаблағҳобароитандурустиикормандонвааъзоиоилаионҳо, инчунинбароитатбиқи дигар тадбирҳо, кибавазифавафунксияҳоиоидбаҳифзимеҳнатватандурустиикормандонвааъзоиоилаионҳомувофиқастваиловапулиҳобанафақаазҳисобимаблағианд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хтинафақаиҳисобномаҳоианд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хтиинфирод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$B) </w:t>
      </w:r>
      <w:r w:rsidRPr="0035299D">
        <w:rPr>
          <w:sz w:val="28"/>
          <w:szCs w:val="28"/>
        </w:rPr>
        <w:t xml:space="preserve"> таъминоти нафақа,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бароикорношоямии муваққат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макпулииҳомиладор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ватаваллуд,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макпулиҳоиоилав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басабабибекор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бароидафнвагузарониданимаракаҳоихудобошук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ҳ, иловапулиҳобанафақаазҳисобимаблағианд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хтинафақаиҳисобномаҳоианд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хтиинфирод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</w:rPr>
      </w:pPr>
      <w:r>
        <w:rPr>
          <w:sz w:val="28"/>
          <w:szCs w:val="28"/>
        </w:rPr>
        <w:t xml:space="preserve">$C) </w:t>
      </w:r>
      <w:r w:rsidRPr="0035299D">
        <w:rPr>
          <w:sz w:val="28"/>
          <w:szCs w:val="28"/>
        </w:rPr>
        <w:t xml:space="preserve"> таъминоти оилав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таъминотиавлод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8F0D50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</w:rPr>
      </w:pPr>
      <w:r w:rsidRPr="0035299D">
        <w:rPr>
          <w:sz w:val="28"/>
          <w:szCs w:val="28"/>
        </w:rPr>
        <w:t>$D</w:t>
      </w:r>
      <w:r>
        <w:rPr>
          <w:sz w:val="28"/>
          <w:szCs w:val="28"/>
        </w:rPr>
        <w:t xml:space="preserve">) </w:t>
      </w:r>
      <w:r w:rsidRPr="0035299D">
        <w:rPr>
          <w:sz w:val="28"/>
          <w:szCs w:val="28"/>
        </w:rPr>
        <w:t xml:space="preserve"> таъминоти нафақа,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бароикорношоямиимуваққат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макпулииҳомиладор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ватаваллуд,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макпулиҳоиоилав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фарзандор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қаҳрамонмодар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бузург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басабабибекор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бароидафн, харо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отимаблағҳобароитандурустиикормандонвааъзоиоилаионҳо, инчунинбароитатбиқидигартадбирҳо, кибавазифавафунксияҳоиоидбаҳифзимеҳнатватандурустиикормандонвааъзоиоилаи онҳомувофиқастваиловапулиҳобанафақаазҳисобимаблағианд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хтинафақаиҳисобномаҳоианд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хтиинфирод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</w:rPr>
        <w:t xml:space="preserve">$E) </w:t>
      </w:r>
      <w:r w:rsidRPr="0035299D">
        <w:rPr>
          <w:sz w:val="28"/>
          <w:szCs w:val="28"/>
        </w:rPr>
        <w:t xml:space="preserve">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басабабибекор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маюнуш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нашаманд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ветиран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, к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макпул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бароидафн, харо</w:t>
      </w:r>
      <w:r w:rsidRPr="0035299D">
        <w:rPr>
          <w:rFonts w:ascii="MS Mincho" w:eastAsia="MS Mincho" w:hAnsi="MS Mincho" w:cs="MS Mincho" w:hint="eastAsia"/>
          <w:sz w:val="28"/>
          <w:szCs w:val="28"/>
        </w:rPr>
        <w:t>ҷ</w:t>
      </w:r>
      <w:r w:rsidRPr="0035299D">
        <w:rPr>
          <w:sz w:val="28"/>
          <w:szCs w:val="28"/>
        </w:rPr>
        <w:t>отимаблағҳобароитандурустиикормандонвааъзоиоилаионҳо, инчунинбароитатбиқидигартадбирҳо, кибавазифавафунксияҳоиоидбаҳифзимеҳнатватандурустиикормандонвааъзои оилаи онҳомувофиқастваиловапулиҳобанафақаазҳисобимаблағианд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хтинафақаиҳисобномаҳоианд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ӯ</w:t>
      </w:r>
      <w:r w:rsidRPr="0035299D">
        <w:rPr>
          <w:sz w:val="28"/>
          <w:szCs w:val="28"/>
        </w:rPr>
        <w:t>хтиинфирод</w:t>
      </w:r>
      <w:r w:rsidRPr="0035299D">
        <w:rPr>
          <w:rFonts w:ascii="MS Mincho" w:eastAsia="MS Mincho" w:hAnsi="MS Mincho" w:cs="MS Mincho" w:hint="eastAsia"/>
          <w:sz w:val="28"/>
          <w:szCs w:val="28"/>
        </w:rPr>
        <w:t>ӣ</w:t>
      </w:r>
      <w:r w:rsidRPr="0035299D">
        <w:rPr>
          <w:sz w:val="28"/>
          <w:szCs w:val="28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@279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Барои таъини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бароикорношоямимуваққат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чиасосбудаметавонад?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варақаикорношоям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 xml:space="preserve"> (варақаибемор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);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маълумотномаи тибб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ӣҷ</w:t>
      </w:r>
      <w:r w:rsidRPr="0035299D">
        <w:rPr>
          <w:sz w:val="28"/>
          <w:szCs w:val="28"/>
          <w:lang w:val="tg-Cyrl-TJ"/>
        </w:rPr>
        <w:t>оивоқебудани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ҷ</w:t>
      </w:r>
      <w:r w:rsidRPr="0035299D">
        <w:rPr>
          <w:sz w:val="28"/>
          <w:szCs w:val="28"/>
          <w:lang w:val="tg-Cyrl-TJ"/>
        </w:rPr>
        <w:t>ойикор;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 музднома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маълумотнома дар бораи ваъзи оилав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маълумотномаоидимуздимеҳнатимоҳона;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маълумотномаи тибб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 w:rsidRPr="0035299D">
        <w:rPr>
          <w:sz w:val="28"/>
          <w:szCs w:val="28"/>
          <w:lang w:val="tg-Cyrl-TJ"/>
        </w:rPr>
        <w:t>, маълумотномаоидимуздимеҳнатимоҳона;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@280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Ҳангомитаваллудик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дакиякум ба андозаи 1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се; 2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чор; 3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пан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; 4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шаш; 5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ҳафтмаошиҳаддиақалк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макпулиияквақтабинобартаваллудик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дактаъинкардамешавад:;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3;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2;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>$C)  1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4;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5;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@281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бароибекор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ин:;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ёрии моддии муваққатииазтарафисоҳибкоркафолатдодашудае, ки ба шаҳрвандонибекорирасманбақайдгирифташудаибароигирифтанионҳуқуқдоштапардохтамешавад;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ёрии моддии доимии аз тарафи давлат кафолатдодашудае, ки ба шаҳрвандонибекорирасманбақайдгирифташудаибароигирифтанионҳуқуқдоштапардохта мешавад;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$C) </w:t>
      </w:r>
      <w:r w:rsidRPr="0035299D">
        <w:rPr>
          <w:sz w:val="28"/>
          <w:szCs w:val="28"/>
          <w:lang w:val="tg-Cyrl-TJ"/>
        </w:rPr>
        <w:t xml:space="preserve"> ёрии модд</w:t>
      </w:r>
      <w:r w:rsidRPr="0035299D">
        <w:rPr>
          <w:rFonts w:ascii="MS Mincho" w:eastAsia="MS Mincho" w:hAnsi="MS Mincho" w:cs="MS Mincho" w:hint="eastAsia"/>
          <w:sz w:val="28"/>
          <w:szCs w:val="28"/>
          <w:lang w:val="tg-Cyrl-TJ"/>
        </w:rPr>
        <w:t>ӣ</w:t>
      </w:r>
      <w:r>
        <w:rPr>
          <w:sz w:val="28"/>
          <w:szCs w:val="28"/>
          <w:lang w:val="tg-Cyrl-TJ"/>
        </w:rPr>
        <w:t>аст</w:t>
      </w:r>
      <w:r w:rsidRPr="008F0D50">
        <w:rPr>
          <w:sz w:val="28"/>
          <w:szCs w:val="28"/>
          <w:lang w:val="tg-Cyrl-TJ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ёрии моддии муваққатииазтарафидавлат кафолатдодашудае, ки ба шаҳрвандонибекорирасманбақайдгирифташудаибароигирифтанионҳуқуқдоштапардохтамешавад;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>ёрии моддии муваққатии 100 фоизаиазтарафидавлаткафолатдодашудае, кибашаҳрвандонибекорирасманбақайдгирифташудаибароигирифтанионҳуқуқдошта, дардавомисолдумаротибапардохтамешавад;</w:t>
      </w:r>
    </w:p>
    <w:p w:rsidR="00F86AF0" w:rsidRPr="0035299D" w:rsidRDefault="00F86AF0" w:rsidP="00FA7364">
      <w:pPr>
        <w:spacing w:after="160" w:line="259" w:lineRule="auto"/>
        <w:ind w:firstLine="2"/>
        <w:rPr>
          <w:b/>
          <w:sz w:val="28"/>
          <w:szCs w:val="28"/>
          <w:lang w:val="tg-Cyrl-TJ"/>
        </w:rPr>
      </w:pPr>
      <w:r w:rsidRPr="0035299D">
        <w:rPr>
          <w:b/>
          <w:sz w:val="28"/>
          <w:szCs w:val="28"/>
          <w:lang w:val="tg-Cyrl-TJ"/>
        </w:rPr>
        <w:t>@282</w:t>
      </w:r>
      <w:r>
        <w:rPr>
          <w:b/>
          <w:sz w:val="28"/>
          <w:szCs w:val="28"/>
          <w:lang w:val="tg-Cyrl-TJ"/>
        </w:rPr>
        <w:t xml:space="preserve">. </w:t>
      </w:r>
      <w:r w:rsidRPr="0035299D">
        <w:rPr>
          <w:b/>
          <w:sz w:val="28"/>
          <w:szCs w:val="28"/>
          <w:lang w:val="tg-Cyrl-TJ"/>
        </w:rPr>
        <w:t xml:space="preserve"> К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ӯ</w:t>
      </w:r>
      <w:r w:rsidRPr="0035299D">
        <w:rPr>
          <w:b/>
          <w:sz w:val="28"/>
          <w:szCs w:val="28"/>
          <w:lang w:val="tg-Cyrl-TJ"/>
        </w:rPr>
        <w:t>макпул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бароибекор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дарҳа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мичандфоизимуздимиёнаимеҳнати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ҷ</w:t>
      </w:r>
      <w:r w:rsidRPr="0035299D">
        <w:rPr>
          <w:b/>
          <w:sz w:val="28"/>
          <w:szCs w:val="28"/>
          <w:lang w:val="tg-Cyrl-TJ"/>
        </w:rPr>
        <w:t>оикориохирин (боназардоштикоэффисиентҳо</w:t>
      </w:r>
      <w:r>
        <w:rPr>
          <w:b/>
          <w:sz w:val="28"/>
          <w:szCs w:val="28"/>
          <w:lang w:val="tg-Cyrl-TJ"/>
        </w:rPr>
        <w:t xml:space="preserve">) </w:t>
      </w:r>
      <w:r w:rsidRPr="0035299D">
        <w:rPr>
          <w:b/>
          <w:sz w:val="28"/>
          <w:szCs w:val="28"/>
          <w:lang w:val="tg-Cyrl-TJ"/>
        </w:rPr>
        <w:t xml:space="preserve"> , ки дар ду моҳиохирикор</w:t>
      </w:r>
      <w:r w:rsidRPr="0035299D">
        <w:rPr>
          <w:rFonts w:ascii="MS Mincho" w:eastAsia="MS Mincho" w:hAnsi="MS Mincho" w:cs="MS Mincho" w:hint="eastAsia"/>
          <w:b/>
          <w:sz w:val="28"/>
          <w:szCs w:val="28"/>
          <w:lang w:val="tg-Cyrl-TJ"/>
        </w:rPr>
        <w:t>ӣ</w:t>
      </w:r>
      <w:r w:rsidRPr="0035299D">
        <w:rPr>
          <w:b/>
          <w:sz w:val="28"/>
          <w:szCs w:val="28"/>
          <w:lang w:val="tg-Cyrl-TJ"/>
        </w:rPr>
        <w:t>ҳисобкардашудааст, таъинкардамешавад:;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$A) </w:t>
      </w:r>
      <w:r w:rsidRPr="0035299D">
        <w:rPr>
          <w:sz w:val="28"/>
          <w:szCs w:val="28"/>
          <w:lang w:val="tg-Cyrl-TJ"/>
        </w:rPr>
        <w:t xml:space="preserve"> 40;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$B) </w:t>
      </w:r>
      <w:r w:rsidRPr="0035299D">
        <w:rPr>
          <w:sz w:val="28"/>
          <w:szCs w:val="28"/>
          <w:lang w:val="tg-Cyrl-TJ"/>
        </w:rPr>
        <w:t xml:space="preserve"> 30;</w:t>
      </w:r>
    </w:p>
    <w:p w:rsidR="00F86AF0" w:rsidRPr="008F0D50" w:rsidRDefault="00F86AF0" w:rsidP="00FA7364">
      <w:pPr>
        <w:spacing w:after="160" w:line="259" w:lineRule="auto"/>
        <w:ind w:firstLine="2"/>
        <w:rPr>
          <w:sz w:val="28"/>
          <w:szCs w:val="28"/>
          <w:lang w:val="en-US"/>
        </w:rPr>
      </w:pPr>
      <w:r>
        <w:rPr>
          <w:sz w:val="28"/>
          <w:szCs w:val="28"/>
          <w:lang w:val="tg-Cyrl-TJ"/>
        </w:rPr>
        <w:t>$C)  20</w:t>
      </w:r>
      <w:r>
        <w:rPr>
          <w:sz w:val="28"/>
          <w:szCs w:val="28"/>
          <w:lang w:val="en-US"/>
        </w:rPr>
        <w:t>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 w:rsidRPr="0035299D">
        <w:rPr>
          <w:sz w:val="28"/>
          <w:szCs w:val="28"/>
          <w:lang w:val="tg-Cyrl-TJ"/>
        </w:rPr>
        <w:t>$D</w:t>
      </w:r>
      <w:r>
        <w:rPr>
          <w:sz w:val="28"/>
          <w:szCs w:val="28"/>
          <w:lang w:val="tg-Cyrl-TJ"/>
        </w:rPr>
        <w:t xml:space="preserve">) </w:t>
      </w:r>
      <w:r w:rsidRPr="0035299D">
        <w:rPr>
          <w:sz w:val="28"/>
          <w:szCs w:val="28"/>
          <w:lang w:val="tg-Cyrl-TJ"/>
        </w:rPr>
        <w:t xml:space="preserve"> 50;</w:t>
      </w:r>
    </w:p>
    <w:p w:rsidR="00F86AF0" w:rsidRPr="0035299D" w:rsidRDefault="00F86AF0" w:rsidP="00FA7364">
      <w:pPr>
        <w:spacing w:after="160" w:line="259" w:lineRule="auto"/>
        <w:ind w:firstLine="2"/>
        <w:rPr>
          <w:sz w:val="28"/>
          <w:szCs w:val="28"/>
          <w:lang w:val="tg-Cyrl-TJ"/>
        </w:rPr>
      </w:pPr>
      <w:r>
        <w:rPr>
          <w:sz w:val="28"/>
          <w:szCs w:val="28"/>
          <w:lang w:val="tg-Cyrl-TJ"/>
        </w:rPr>
        <w:t xml:space="preserve">$E) </w:t>
      </w:r>
      <w:r w:rsidRPr="0035299D">
        <w:rPr>
          <w:sz w:val="28"/>
          <w:szCs w:val="28"/>
          <w:lang w:val="tg-Cyrl-TJ"/>
        </w:rPr>
        <w:t xml:space="preserve"> 60;</w:t>
      </w:r>
    </w:p>
    <w:sectPr w:rsidR="00F86AF0" w:rsidRPr="0035299D" w:rsidSect="008E10AA">
      <w:pgSz w:w="11906" w:h="16838"/>
      <w:pgMar w:top="568" w:right="566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?l?r ??Ѓf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68DD"/>
    <w:rsid w:val="0000792F"/>
    <w:rsid w:val="00007EC1"/>
    <w:rsid w:val="0004465E"/>
    <w:rsid w:val="000665B3"/>
    <w:rsid w:val="00066AA7"/>
    <w:rsid w:val="00066AA9"/>
    <w:rsid w:val="00076D82"/>
    <w:rsid w:val="000832B5"/>
    <w:rsid w:val="00092DBB"/>
    <w:rsid w:val="000A0502"/>
    <w:rsid w:val="000A6797"/>
    <w:rsid w:val="000A7E80"/>
    <w:rsid w:val="000B4125"/>
    <w:rsid w:val="000C7776"/>
    <w:rsid w:val="000D5B7B"/>
    <w:rsid w:val="000D7690"/>
    <w:rsid w:val="000E027E"/>
    <w:rsid w:val="000E4FE9"/>
    <w:rsid w:val="00102647"/>
    <w:rsid w:val="00111236"/>
    <w:rsid w:val="00116029"/>
    <w:rsid w:val="00127606"/>
    <w:rsid w:val="00161526"/>
    <w:rsid w:val="00164A0D"/>
    <w:rsid w:val="00170828"/>
    <w:rsid w:val="00170CD0"/>
    <w:rsid w:val="00182A68"/>
    <w:rsid w:val="00184B67"/>
    <w:rsid w:val="00192C9B"/>
    <w:rsid w:val="00194405"/>
    <w:rsid w:val="001A2793"/>
    <w:rsid w:val="001E2C8D"/>
    <w:rsid w:val="001F168B"/>
    <w:rsid w:val="001F6571"/>
    <w:rsid w:val="0022259D"/>
    <w:rsid w:val="00226AAB"/>
    <w:rsid w:val="00232456"/>
    <w:rsid w:val="002A1381"/>
    <w:rsid w:val="002A4A7B"/>
    <w:rsid w:val="002B11C1"/>
    <w:rsid w:val="002B3910"/>
    <w:rsid w:val="002C7B7C"/>
    <w:rsid w:val="002E24EA"/>
    <w:rsid w:val="003007E4"/>
    <w:rsid w:val="003105F5"/>
    <w:rsid w:val="003147C6"/>
    <w:rsid w:val="003219AE"/>
    <w:rsid w:val="0033568E"/>
    <w:rsid w:val="00344072"/>
    <w:rsid w:val="0035299D"/>
    <w:rsid w:val="0035417C"/>
    <w:rsid w:val="00356D62"/>
    <w:rsid w:val="00362992"/>
    <w:rsid w:val="00365CD0"/>
    <w:rsid w:val="00377352"/>
    <w:rsid w:val="003858FE"/>
    <w:rsid w:val="003B01BF"/>
    <w:rsid w:val="003C6032"/>
    <w:rsid w:val="003C79A3"/>
    <w:rsid w:val="003D17ED"/>
    <w:rsid w:val="003E02D3"/>
    <w:rsid w:val="003F6132"/>
    <w:rsid w:val="00400944"/>
    <w:rsid w:val="00400A8D"/>
    <w:rsid w:val="004130D6"/>
    <w:rsid w:val="00413374"/>
    <w:rsid w:val="004316F6"/>
    <w:rsid w:val="0043685B"/>
    <w:rsid w:val="0044549C"/>
    <w:rsid w:val="00472A30"/>
    <w:rsid w:val="0047535D"/>
    <w:rsid w:val="0048235E"/>
    <w:rsid w:val="00493F61"/>
    <w:rsid w:val="004968DD"/>
    <w:rsid w:val="004B6069"/>
    <w:rsid w:val="004C2BEB"/>
    <w:rsid w:val="004D7681"/>
    <w:rsid w:val="004E05AA"/>
    <w:rsid w:val="004E74AA"/>
    <w:rsid w:val="004F1A61"/>
    <w:rsid w:val="005012CD"/>
    <w:rsid w:val="00506C34"/>
    <w:rsid w:val="00523897"/>
    <w:rsid w:val="00547D16"/>
    <w:rsid w:val="00553390"/>
    <w:rsid w:val="005550FB"/>
    <w:rsid w:val="00561EB1"/>
    <w:rsid w:val="005672FE"/>
    <w:rsid w:val="005725FF"/>
    <w:rsid w:val="005755AF"/>
    <w:rsid w:val="005C1E4F"/>
    <w:rsid w:val="005F604E"/>
    <w:rsid w:val="005F67C5"/>
    <w:rsid w:val="00603D26"/>
    <w:rsid w:val="00671B85"/>
    <w:rsid w:val="00677F69"/>
    <w:rsid w:val="006A7363"/>
    <w:rsid w:val="006C3606"/>
    <w:rsid w:val="006D099A"/>
    <w:rsid w:val="006F0798"/>
    <w:rsid w:val="007260F4"/>
    <w:rsid w:val="00737CB5"/>
    <w:rsid w:val="0076283E"/>
    <w:rsid w:val="00762C49"/>
    <w:rsid w:val="00770A82"/>
    <w:rsid w:val="007904FB"/>
    <w:rsid w:val="007A048C"/>
    <w:rsid w:val="007B2405"/>
    <w:rsid w:val="007D0472"/>
    <w:rsid w:val="007D0D62"/>
    <w:rsid w:val="007D1EE2"/>
    <w:rsid w:val="007D2BD5"/>
    <w:rsid w:val="007E0AA3"/>
    <w:rsid w:val="007E58CA"/>
    <w:rsid w:val="007F50C0"/>
    <w:rsid w:val="008038AE"/>
    <w:rsid w:val="00805D2F"/>
    <w:rsid w:val="00806710"/>
    <w:rsid w:val="00822573"/>
    <w:rsid w:val="00830153"/>
    <w:rsid w:val="008715EE"/>
    <w:rsid w:val="0087252D"/>
    <w:rsid w:val="008824E0"/>
    <w:rsid w:val="008A348A"/>
    <w:rsid w:val="008A780E"/>
    <w:rsid w:val="008D4043"/>
    <w:rsid w:val="008E10AA"/>
    <w:rsid w:val="008F0D50"/>
    <w:rsid w:val="008F706C"/>
    <w:rsid w:val="008F7426"/>
    <w:rsid w:val="00903E9A"/>
    <w:rsid w:val="009258BA"/>
    <w:rsid w:val="00930F9A"/>
    <w:rsid w:val="00932295"/>
    <w:rsid w:val="00956879"/>
    <w:rsid w:val="00960468"/>
    <w:rsid w:val="009801D7"/>
    <w:rsid w:val="009A0E5E"/>
    <w:rsid w:val="009A77B7"/>
    <w:rsid w:val="009B1120"/>
    <w:rsid w:val="009B5DA9"/>
    <w:rsid w:val="009C3570"/>
    <w:rsid w:val="009C459D"/>
    <w:rsid w:val="009C6B7E"/>
    <w:rsid w:val="00A019ED"/>
    <w:rsid w:val="00A046D1"/>
    <w:rsid w:val="00A04D76"/>
    <w:rsid w:val="00A052A3"/>
    <w:rsid w:val="00A05D2F"/>
    <w:rsid w:val="00A074D7"/>
    <w:rsid w:val="00A153B6"/>
    <w:rsid w:val="00A2630A"/>
    <w:rsid w:val="00A26EC5"/>
    <w:rsid w:val="00A34087"/>
    <w:rsid w:val="00A34385"/>
    <w:rsid w:val="00A444D2"/>
    <w:rsid w:val="00A93589"/>
    <w:rsid w:val="00A93D55"/>
    <w:rsid w:val="00AA0E8D"/>
    <w:rsid w:val="00AA5BCB"/>
    <w:rsid w:val="00AC6762"/>
    <w:rsid w:val="00AF2143"/>
    <w:rsid w:val="00B040DF"/>
    <w:rsid w:val="00B041E5"/>
    <w:rsid w:val="00B07B2C"/>
    <w:rsid w:val="00B13DDD"/>
    <w:rsid w:val="00B35B26"/>
    <w:rsid w:val="00B440E8"/>
    <w:rsid w:val="00B447DD"/>
    <w:rsid w:val="00B66010"/>
    <w:rsid w:val="00B73590"/>
    <w:rsid w:val="00B95EA9"/>
    <w:rsid w:val="00BA01C5"/>
    <w:rsid w:val="00BB73F5"/>
    <w:rsid w:val="00BC20EA"/>
    <w:rsid w:val="00BC4817"/>
    <w:rsid w:val="00BC5841"/>
    <w:rsid w:val="00BC5F87"/>
    <w:rsid w:val="00BD4A60"/>
    <w:rsid w:val="00C10975"/>
    <w:rsid w:val="00C16CE1"/>
    <w:rsid w:val="00C21C78"/>
    <w:rsid w:val="00C26840"/>
    <w:rsid w:val="00C412C4"/>
    <w:rsid w:val="00C53EB0"/>
    <w:rsid w:val="00C6472F"/>
    <w:rsid w:val="00C67DCC"/>
    <w:rsid w:val="00C86C36"/>
    <w:rsid w:val="00C9505D"/>
    <w:rsid w:val="00CA6193"/>
    <w:rsid w:val="00CB5E03"/>
    <w:rsid w:val="00CD171C"/>
    <w:rsid w:val="00CF1732"/>
    <w:rsid w:val="00D20939"/>
    <w:rsid w:val="00D22B40"/>
    <w:rsid w:val="00D23CB7"/>
    <w:rsid w:val="00D32208"/>
    <w:rsid w:val="00D565E3"/>
    <w:rsid w:val="00D669E8"/>
    <w:rsid w:val="00D70AA1"/>
    <w:rsid w:val="00D760CE"/>
    <w:rsid w:val="00D86893"/>
    <w:rsid w:val="00D91826"/>
    <w:rsid w:val="00D96719"/>
    <w:rsid w:val="00D9673A"/>
    <w:rsid w:val="00DC05AE"/>
    <w:rsid w:val="00DC6E88"/>
    <w:rsid w:val="00DD682B"/>
    <w:rsid w:val="00DF1D3B"/>
    <w:rsid w:val="00DF35F1"/>
    <w:rsid w:val="00E03393"/>
    <w:rsid w:val="00E26074"/>
    <w:rsid w:val="00E3185E"/>
    <w:rsid w:val="00E33044"/>
    <w:rsid w:val="00E419F6"/>
    <w:rsid w:val="00E6138A"/>
    <w:rsid w:val="00E83731"/>
    <w:rsid w:val="00E83A4F"/>
    <w:rsid w:val="00E94891"/>
    <w:rsid w:val="00E95D58"/>
    <w:rsid w:val="00EA6158"/>
    <w:rsid w:val="00EA7C51"/>
    <w:rsid w:val="00EB43CD"/>
    <w:rsid w:val="00EB470E"/>
    <w:rsid w:val="00EC6231"/>
    <w:rsid w:val="00ED0C81"/>
    <w:rsid w:val="00EF08D7"/>
    <w:rsid w:val="00F0174F"/>
    <w:rsid w:val="00F62F87"/>
    <w:rsid w:val="00F7252D"/>
    <w:rsid w:val="00F7446D"/>
    <w:rsid w:val="00F833C9"/>
    <w:rsid w:val="00F83DA0"/>
    <w:rsid w:val="00F8698C"/>
    <w:rsid w:val="00F86AF0"/>
    <w:rsid w:val="00FA1DAB"/>
    <w:rsid w:val="00FA517D"/>
    <w:rsid w:val="00FA7364"/>
    <w:rsid w:val="00FC7CDD"/>
    <w:rsid w:val="00FE11A6"/>
    <w:rsid w:val="00FE52B1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First Indent" w:locked="1" w:semiHidden="0" w:uiPriority="0" w:unhideWhenUsed="0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3E9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F62F8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F62F87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B447D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447D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Normal"/>
    <w:uiPriority w:val="99"/>
    <w:rsid w:val="00076D8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List">
    <w:name w:val="List"/>
    <w:basedOn w:val="Normal"/>
    <w:uiPriority w:val="99"/>
    <w:rsid w:val="00076D82"/>
    <w:pPr>
      <w:ind w:left="283" w:hanging="283"/>
    </w:pPr>
  </w:style>
  <w:style w:type="paragraph" w:styleId="ListParagraph">
    <w:name w:val="List Paragraph"/>
    <w:basedOn w:val="Normal"/>
    <w:uiPriority w:val="99"/>
    <w:qFormat/>
    <w:rsid w:val="005755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1F168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1F16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70</Pages>
  <Words>12081</Words>
  <Characters>-32766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Сорбон</dc:creator>
  <cp:keywords/>
  <dc:description/>
  <cp:lastModifiedBy>admin00-104</cp:lastModifiedBy>
  <cp:revision>9</cp:revision>
  <dcterms:created xsi:type="dcterms:W3CDTF">2019-04-23T05:49:00Z</dcterms:created>
  <dcterms:modified xsi:type="dcterms:W3CDTF">2019-05-01T05:09:00Z</dcterms:modified>
</cp:coreProperties>
</file>